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E3D1C" w14:textId="77777777" w:rsidR="00DE5957" w:rsidRPr="00382886" w:rsidRDefault="00C519DA" w:rsidP="00752856">
      <w:pPr>
        <w:pStyle w:val="Title"/>
        <w:rPr>
          <w:rFonts w:ascii="Arial" w:hAnsi="Arial" w:cs="Arial"/>
          <w:b/>
          <w:bCs/>
          <w:color w:val="FFFFFF" w:themeColor="background1"/>
          <w:sz w:val="24"/>
          <w:szCs w:val="24"/>
        </w:rPr>
      </w:pPr>
      <w:r w:rsidRPr="0064462B">
        <w:rPr>
          <w:rFonts w:ascii="Arial" w:hAnsi="Arial" w:cs="Arial"/>
          <w:noProof/>
          <w:u w:val="single"/>
        </w:rPr>
        <mc:AlternateContent>
          <mc:Choice Requires="wps">
            <w:drawing>
              <wp:anchor distT="0" distB="0" distL="114300" distR="114300" simplePos="0" relativeHeight="251658240" behindDoc="1" locked="0" layoutInCell="1" allowOverlap="1" wp14:anchorId="56E27818" wp14:editId="4926083C">
                <wp:simplePos x="0" y="0"/>
                <wp:positionH relativeFrom="page">
                  <wp:align>left</wp:align>
                </wp:positionH>
                <wp:positionV relativeFrom="page">
                  <wp:align>bottom</wp:align>
                </wp:positionV>
                <wp:extent cx="7560000" cy="11179175"/>
                <wp:effectExtent l="0" t="0" r="3175" b="3175"/>
                <wp:wrapNone/>
                <wp:docPr id="2" name="Rectangle 2" descr="colored rectangle"/>
                <wp:cNvGraphicFramePr/>
                <a:graphic xmlns:a="http://schemas.openxmlformats.org/drawingml/2006/main">
                  <a:graphicData uri="http://schemas.microsoft.com/office/word/2010/wordprocessingShape">
                    <wps:wsp>
                      <wps:cNvSpPr/>
                      <wps:spPr>
                        <a:xfrm>
                          <a:off x="0" y="0"/>
                          <a:ext cx="7560000" cy="11179175"/>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720F45" id="Rectangle 2" o:spid="_x0000_s1026" alt="colored rectangle" style="position:absolute;margin-left:0;margin-top:0;width:595.3pt;height:880.25pt;z-index:-25165824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yzooor9QPp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pUjmlcJDGzMf4VXJN&#10;ACUVqWng3xHdruGnmMf9NmC/p1q9D8N9YkGZLu3X/gRP9Knmj3HZnO0V0n/CtNVx/wAhC3/8e/wq&#10;Cb4ea/HzGYX+kmM/mKOePcLMwqK0Lvwvr9kN0+lybf70Y3D9Kz2DqdrKc+9VcQ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IWHrS1u+BfDq6retf3kWYIThQf439PoP8KUpcquA&#10;vhrwNc6oi3upFooW5VR95v8AAV2FhpOn6ZF5VjZJH7jqfqasqu2lrmlJyNA/CiiipAKKKKAD8KrX&#10;uladqC4vbGOT3ZefzqzRQBy+q/De1mJl0q5MLf8APOQ5X8+v86wZfB3iWGRov7LkbafvRkEH6V6N&#10;RWiqSQuU8noooroI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9D8G2q2nh63CjmRd7e+f&#10;/rV55XpXhmQS+H7NwOluo/IYrKr8JUS9RRRWBQUUUUAFFFFABRRRQAUUUUAeT0UUV2GY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Xb/DvU0udIawY/vLeTp/snofzzXEVe8O6xJoWqJeg/u+k&#10;y+q1M480Ro9KoqO3uI7qJZ4HDI65Vl7ipK5SwooooAKKKKACiiigAooooA8nooorsMw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jtRRQBveCvFX9lSf2dqDn7O5+Rv+ebf4fyruUdXXerAg8j&#10;FeUHNbnhXxjLo5Ww1HdJbnhW6mP/AOtWNSnfVFJneUVHb3MF1Cs9tMsiN91lPWpM1iUFFFFABRRR&#10;QAUUUUAeT0UUV2GY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hGaWigC9oniPUtA&#10;kzbSboi2Whbof8DXc6H4l0zXE/0aXbJjLQt94f415xSxPJBIJYZGVl+6ynpUSpqQ0z1fOaK4vRfi&#10;Hd2irb6vH5yD/lsv3x9exrqtO1jTtVjEthdrJ6r3H1HasJRlHcu5aoooqQCiiigDyeiiiuwz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Ve8P6JLruoraLlY1+aVx/Cv8AjVGu2+Hd&#10;h5Ojvelfmnk491HH881M5csRo3LGxtbC1S0tIgsaDCgVNRRXKWFFFFABRRRQAUUUUAGATnFQ32n2&#10;WoReRe2yyK3Zl/zipqKAOR1z4dlFM+hyZ/6YSH+R/wAa5e5t7izla3uomjkXqrDpXq34VS1fQdO1&#10;qLy76HJ/hkXhl/GtI1GtybHmlFaXiDwrqGgSeY+ZIC2FmVf0PpWbketdCd9iQ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DyMV6B4DmSXwxAiHmNnVvruJ/kRXn9dV8NtTRDPpTty37yMevY/wBKzqfC&#10;OO511FA6UVzlhRRRQAUUUUAFFFFABRRRQAUUUUANmhjuImhmjVlbhlYZBrmrr4aWU1w8tvetGjNl&#10;Y9udvtXT0U1KUdgPJ6KKK6zM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lsb6fTb2O+tmw0bZHv7VFRQ&#10;B6ZpGrW+sWKXtq33vvL3Vu4NXK838O+ILnQLzzY/mhfiaP1HqPevQNN1Gz1S1W+s5wyN+nsa5ZR5&#10;WWmWKKM0VIwooooAKKKKACiiigAooooAKKKKAPJ6KKK7DM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A88Vc0XXr7QbgTWr/ACE/vIj91v8APrVOijcD0jQvEOn67B5ltJiQf6yFvvL/AI1oV5Tb3NxZ&#10;zrcWsrRupyrKeldZ4f8AiHHKBa62PLbtOo4P1HaueVNrYpSOqopsM0c8aywyKysuVZTkGnVmUFFF&#10;FABRRRQAUUUUAFFFFAHk9FFFdhm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rq/hhAuLy4I+bKqD6Dk&#10;/wCFcpXTfDO9Ed7cWL/8tUVl+o//AF/pUVPhY1udlRRRXMWFFFFABRRRQAUUUUAFFFFABTZI1lXZ&#10;IoZTwysOtOooA5PxL4AVt17oS4PVrfsf93/CuTdXjkMUiFWU4ZW6g16wRkVg+KfCEGsxm7s0VLpR&#10;17Sex9/etoVOjJaOFop0kcsMrQzRlWVsMrdRTa2J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p9Nv59L&#10;vo763PzRtn6juKgo5oA9Q0zULfVLNL61fcrr+R7irFed+F/Esvh+52SFmt5D+8QdvcV6Ba3VveWy&#10;3NtKrxuuVZa5ZR5WWmSUUUVIwooooAKKKKACiiigAooooAKRgOpFLRQBy/j7w4s8B1yzj/eRj98o&#10;H3l9fqP5fSuPzXq0iLKhjcZVhgg15r4j0w6NrE1mF+UNmP8A3TyK2py6EyKdFFFbEh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qO6HIb8Kuxa27J9n1S1S6h7CTh1+jdf51RoIzQBqDQ7DVF36Dfbn/wCfS4IWT8D0&#10;as+5trmzlMF3A8bD+FlxUfQ5FaVt4muPJWz1iBb6Hptm+8v0bqKn3kBmg5ozzitibw9ZX+JdAu8s&#10;wyLadgGP+6ejVRtorWyuWtddspVHRtp2un4Hg0KVxlWitiXwhLdQfbfD18l5F/d+7IvsR61kzwXF&#10;rK0F1A0br95XXBFNST2ENooopg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&#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" stroked="f" strokeweight="1pt">
                <v:fill r:id="rId12" o:title="colored rectangle" recolor="t" rotate="t" type="frame"/>
                <w10:wrap anchorx="page" anchory="page"/>
              </v:rect>
            </w:pict>
          </mc:Fallback>
        </mc:AlternateContent>
      </w:r>
      <w:r w:rsidR="00382886" w:rsidRPr="00382886">
        <w:rPr>
          <w:rFonts w:ascii="Arial" w:hAnsi="Arial" w:cs="Arial"/>
          <w:noProof/>
          <w:color w:val="FFFFFF" w:themeColor="background1"/>
        </w:rPr>
        <w:drawing>
          <wp:anchor distT="0" distB="0" distL="114300" distR="114300" simplePos="0" relativeHeight="251658241" behindDoc="1" locked="0" layoutInCell="1" allowOverlap="1" wp14:anchorId="5316C5A1" wp14:editId="2BA8978B">
            <wp:simplePos x="0" y="0"/>
            <wp:positionH relativeFrom="margin">
              <wp:posOffset>4572000</wp:posOffset>
            </wp:positionH>
            <wp:positionV relativeFrom="paragraph">
              <wp:posOffset>19050</wp:posOffset>
            </wp:positionV>
            <wp:extent cx="1085215" cy="1256665"/>
            <wp:effectExtent l="19050" t="19050" r="19685" b="19685"/>
            <wp:wrapTight wrapText="bothSides">
              <wp:wrapPolygon edited="0">
                <wp:start x="-379" y="-327"/>
                <wp:lineTo x="-379" y="21611"/>
                <wp:lineTo x="21613" y="21611"/>
                <wp:lineTo x="21613" y="-327"/>
                <wp:lineTo x="-379" y="-327"/>
              </wp:wrapPolygon>
            </wp:wrapTight>
            <wp:docPr id="5" name="Picture 5" descr="\\bbc-cs.bbc.net\bbcdata\desktop\smithgr\Desktop\BCP Council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c-cs.bbc.net\bbcdata\desktop\smithgr\Desktop\BCP Council_RGB.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5215" cy="1256665"/>
                    </a:xfrm>
                    <a:prstGeom prst="rect">
                      <a:avLst/>
                    </a:prstGeom>
                    <a:noFill/>
                    <a:ln w="19050">
                      <a:solidFill>
                        <a:schemeClr val="bg1"/>
                      </a:solidFill>
                    </a:ln>
                  </pic:spPr>
                </pic:pic>
              </a:graphicData>
            </a:graphic>
            <wp14:sizeRelH relativeFrom="page">
              <wp14:pctWidth>0</wp14:pctWidth>
            </wp14:sizeRelH>
            <wp14:sizeRelV relativeFrom="page">
              <wp14:pctHeight>0</wp14:pctHeight>
            </wp14:sizeRelV>
          </wp:anchor>
        </w:drawing>
      </w:r>
    </w:p>
    <w:p w14:paraId="78AB30BD" w14:textId="77777777" w:rsidR="00DE5957" w:rsidRDefault="00DE5957" w:rsidP="00752856">
      <w:pPr>
        <w:pStyle w:val="Title"/>
        <w:jc w:val="center"/>
        <w:rPr>
          <w:rFonts w:ascii="Arial" w:hAnsi="Arial" w:cs="Arial"/>
          <w:b/>
          <w:bCs/>
        </w:rPr>
      </w:pPr>
    </w:p>
    <w:p w14:paraId="5A79AD22" w14:textId="77777777" w:rsidR="00B64609" w:rsidRDefault="00B64609" w:rsidP="00752856">
      <w:pPr>
        <w:pStyle w:val="Title"/>
        <w:jc w:val="center"/>
        <w:rPr>
          <w:rFonts w:ascii="Arial" w:hAnsi="Arial" w:cs="Arial"/>
          <w:b/>
          <w:bCs/>
        </w:rPr>
      </w:pPr>
    </w:p>
    <w:p w14:paraId="08F3CF8A" w14:textId="77777777" w:rsidR="00B64609" w:rsidRDefault="00B64609" w:rsidP="00752856">
      <w:pPr>
        <w:pStyle w:val="Title"/>
        <w:jc w:val="center"/>
        <w:rPr>
          <w:rFonts w:ascii="Arial" w:hAnsi="Arial" w:cs="Arial"/>
          <w:b/>
          <w:bCs/>
        </w:rPr>
      </w:pPr>
    </w:p>
    <w:p w14:paraId="0C6DA0FA" w14:textId="77777777" w:rsidR="0007072C" w:rsidRDefault="0007072C" w:rsidP="00752856">
      <w:pPr>
        <w:pStyle w:val="Title"/>
        <w:rPr>
          <w:rFonts w:ascii="Arial" w:hAnsi="Arial" w:cs="Arial"/>
          <w:b/>
          <w:bCs/>
          <w:noProof/>
          <w:sz w:val="22"/>
          <w:szCs w:val="22"/>
        </w:rPr>
      </w:pPr>
    </w:p>
    <w:p w14:paraId="64C54101" w14:textId="77777777" w:rsidR="0007072C" w:rsidRDefault="0007072C" w:rsidP="00752856">
      <w:pPr>
        <w:pStyle w:val="Title"/>
        <w:rPr>
          <w:rFonts w:ascii="Arial" w:hAnsi="Arial" w:cs="Arial"/>
          <w:b/>
          <w:bCs/>
          <w:noProof/>
          <w:sz w:val="22"/>
          <w:szCs w:val="22"/>
        </w:rPr>
      </w:pPr>
      <w:bookmarkStart w:id="0" w:name="_Hlk70519368"/>
      <w:bookmarkEnd w:id="0"/>
    </w:p>
    <w:p w14:paraId="7E5BA750" w14:textId="77777777" w:rsidR="0007072C" w:rsidRDefault="0007072C" w:rsidP="00752856">
      <w:pPr>
        <w:pStyle w:val="Title"/>
        <w:rPr>
          <w:rFonts w:ascii="Arial" w:hAnsi="Arial" w:cs="Arial"/>
          <w:b/>
          <w:bCs/>
          <w:noProof/>
          <w:sz w:val="22"/>
          <w:szCs w:val="22"/>
        </w:rPr>
      </w:pPr>
    </w:p>
    <w:p w14:paraId="1D2EB41B" w14:textId="77777777" w:rsidR="0007072C" w:rsidRDefault="009779FC" w:rsidP="00752856">
      <w:pPr>
        <w:pStyle w:val="Title"/>
        <w:rPr>
          <w:rFonts w:ascii="Arial" w:hAnsi="Arial" w:cs="Arial"/>
          <w:b/>
          <w:bCs/>
          <w:noProof/>
          <w:sz w:val="22"/>
          <w:szCs w:val="22"/>
        </w:rPr>
      </w:pPr>
      <w:r w:rsidRPr="008918E8">
        <w:rPr>
          <w:rFonts w:ascii="Arial" w:hAnsi="Arial" w:cs="Arial"/>
          <w:noProof/>
        </w:rPr>
        <mc:AlternateContent>
          <mc:Choice Requires="wps">
            <w:drawing>
              <wp:anchor distT="0" distB="0" distL="114300" distR="114300" simplePos="0" relativeHeight="251658244" behindDoc="1" locked="0" layoutInCell="1" allowOverlap="1" wp14:anchorId="7DCA721B" wp14:editId="5A886201">
                <wp:simplePos x="0" y="0"/>
                <wp:positionH relativeFrom="margin">
                  <wp:align>left</wp:align>
                </wp:positionH>
                <wp:positionV relativeFrom="page">
                  <wp:posOffset>2466975</wp:posOffset>
                </wp:positionV>
                <wp:extent cx="5417820" cy="2990850"/>
                <wp:effectExtent l="0" t="0" r="0" b="0"/>
                <wp:wrapTight wrapText="bothSides">
                  <wp:wrapPolygon edited="0">
                    <wp:start x="228" y="0"/>
                    <wp:lineTo x="228" y="21462"/>
                    <wp:lineTo x="21342" y="21462"/>
                    <wp:lineTo x="21342" y="0"/>
                    <wp:lineTo x="228" y="0"/>
                  </wp:wrapPolygon>
                </wp:wrapTight>
                <wp:docPr id="8" name="Text Box 8"/>
                <wp:cNvGraphicFramePr/>
                <a:graphic xmlns:a="http://schemas.openxmlformats.org/drawingml/2006/main">
                  <a:graphicData uri="http://schemas.microsoft.com/office/word/2010/wordprocessingShape">
                    <wps:wsp>
                      <wps:cNvSpPr txBox="1"/>
                      <wps:spPr>
                        <a:xfrm>
                          <a:off x="0" y="0"/>
                          <a:ext cx="5417820" cy="2990850"/>
                        </a:xfrm>
                        <a:prstGeom prst="rect">
                          <a:avLst/>
                        </a:prstGeom>
                        <a:noFill/>
                        <a:ln w="6350">
                          <a:noFill/>
                        </a:ln>
                      </wps:spPr>
                      <wps:txbx>
                        <w:txbxContent>
                          <w:p w14:paraId="3BCEACF9" w14:textId="31E61C3B" w:rsidR="00737E2E" w:rsidRPr="00057D32" w:rsidRDefault="00906939" w:rsidP="00737E2E">
                            <w:pPr>
                              <w:pStyle w:val="Title"/>
                              <w:rPr>
                                <w:rFonts w:ascii="Arial" w:hAnsi="Arial" w:cs="Arial"/>
                                <w:b/>
                                <w:bCs/>
                                <w:color w:val="FFFFFF" w:themeColor="background1"/>
                                <w:sz w:val="52"/>
                                <w:szCs w:val="52"/>
                              </w:rPr>
                            </w:pPr>
                            <w:r w:rsidRPr="00A0587C">
                              <w:rPr>
                                <w:rFonts w:ascii="Arial" w:eastAsia="Times New Roman" w:hAnsi="Arial" w:cs="Arial"/>
                                <w:b/>
                                <w:caps/>
                                <w:color w:val="FFFFFF"/>
                                <w:sz w:val="52"/>
                                <w:szCs w:val="52"/>
                                <w:lang w:val="en-US"/>
                              </w:rPr>
                              <w:t xml:space="preserve">TENDER response – part a – </w:t>
                            </w:r>
                            <w:r w:rsidR="00A3110F">
                              <w:rPr>
                                <w:rFonts w:ascii="Arial" w:eastAsia="Times New Roman" w:hAnsi="Arial" w:cs="Arial"/>
                                <w:b/>
                                <w:caps/>
                                <w:color w:val="FFFFFF"/>
                                <w:sz w:val="52"/>
                                <w:szCs w:val="52"/>
                                <w:lang w:val="en-US"/>
                              </w:rPr>
                              <w:t>Procurement specific questionnaire</w:t>
                            </w:r>
                            <w:r w:rsidRPr="00A0587C">
                              <w:rPr>
                                <w:rFonts w:ascii="Arial" w:eastAsia="Times New Roman" w:hAnsi="Arial" w:cs="Arial"/>
                                <w:b/>
                                <w:caps/>
                                <w:color w:val="FFFFFF"/>
                                <w:sz w:val="52"/>
                                <w:szCs w:val="52"/>
                                <w:lang w:val="en-US"/>
                              </w:rPr>
                              <w:t xml:space="preserve"> </w:t>
                            </w:r>
                            <w:r w:rsidR="00737E2E" w:rsidRPr="005E6489">
                              <w:rPr>
                                <w:rFonts w:ascii="Arial" w:hAnsi="Arial" w:cs="Arial"/>
                                <w:b/>
                                <w:bCs/>
                                <w:caps/>
                                <w:color w:val="FFFFFF" w:themeColor="background1"/>
                                <w:sz w:val="52"/>
                                <w:szCs w:val="52"/>
                              </w:rPr>
                              <w:t>JET</w:t>
                            </w:r>
                            <w:r w:rsidR="00737E2E">
                              <w:rPr>
                                <w:rFonts w:ascii="Arial" w:hAnsi="Arial" w:cs="Arial"/>
                                <w:b/>
                                <w:bCs/>
                                <w:caps/>
                                <w:color w:val="FFFFFF" w:themeColor="background1"/>
                                <w:sz w:val="52"/>
                                <w:szCs w:val="52"/>
                              </w:rPr>
                              <w:t xml:space="preserve"> WASHING FRAMEWORK 2025 -</w:t>
                            </w:r>
                            <w:r w:rsidR="006A79B7">
                              <w:rPr>
                                <w:rFonts w:ascii="Arial" w:hAnsi="Arial" w:cs="Arial"/>
                                <w:b/>
                                <w:bCs/>
                                <w:caps/>
                                <w:color w:val="FFFFFF" w:themeColor="background1"/>
                                <w:sz w:val="52"/>
                                <w:szCs w:val="52"/>
                              </w:rPr>
                              <w:t xml:space="preserve"> </w:t>
                            </w:r>
                            <w:r w:rsidR="00737E2E">
                              <w:rPr>
                                <w:rFonts w:ascii="Arial" w:hAnsi="Arial" w:cs="Arial"/>
                                <w:b/>
                                <w:bCs/>
                                <w:caps/>
                                <w:color w:val="FFFFFF" w:themeColor="background1"/>
                                <w:sz w:val="52"/>
                                <w:szCs w:val="52"/>
                              </w:rPr>
                              <w:t>2029</w:t>
                            </w:r>
                          </w:p>
                          <w:p w14:paraId="6118C95E" w14:textId="02CEABEB" w:rsidR="00A0587C" w:rsidRPr="00A0587C" w:rsidRDefault="00A0587C" w:rsidP="00A0587C">
                            <w:pPr>
                              <w:pStyle w:val="Title"/>
                              <w:rPr>
                                <w:rFonts w:ascii="Arial" w:hAnsi="Arial" w:cs="Arial"/>
                                <w:b/>
                                <w:bCs/>
                                <w:color w:val="FFFFFF" w:themeColor="background1"/>
                                <w:sz w:val="52"/>
                                <w:szCs w:val="52"/>
                              </w:rPr>
                            </w:pPr>
                          </w:p>
                          <w:p w14:paraId="0EF2021A" w14:textId="77777777" w:rsidR="00906939" w:rsidRPr="00B025F8" w:rsidRDefault="00906939" w:rsidP="00906939">
                            <w:pPr>
                              <w:spacing w:after="0" w:line="240" w:lineRule="auto"/>
                              <w:contextualSpacing/>
                              <w:rPr>
                                <w:rFonts w:eastAsia="Times New Roman"/>
                                <w:b/>
                                <w:caps/>
                                <w:color w:val="FFFFFF"/>
                                <w:sz w:val="52"/>
                                <w:szCs w:val="52"/>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DCA721B" id="_x0000_t202" coordsize="21600,21600" o:spt="202" path="m,l,21600r21600,l21600,xe">
                <v:stroke joinstyle="miter"/>
                <v:path gradientshapeok="t" o:connecttype="rect"/>
              </v:shapetype>
              <v:shape id="Text Box 8" o:spid="_x0000_s1026" type="#_x0000_t202" style="position:absolute;margin-left:0;margin-top:194.25pt;width:426.6pt;height:235.5pt;z-index:-251658236;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" filled="f" stroked="f" strokeweight=".5pt">
                <v:textbox>
                  <w:txbxContent>
                    <w:p w14:paraId="3BCEACF9" w14:textId="31E61C3B" w:rsidR="00737E2E" w:rsidRPr="00057D32" w:rsidRDefault="00906939" w:rsidP="00737E2E">
                      <w:pPr>
                        <w:pStyle w:val="Title"/>
                        <w:rPr>
                          <w:rFonts w:ascii="Arial" w:hAnsi="Arial" w:cs="Arial"/>
                          <w:b/>
                          <w:bCs/>
                          <w:color w:val="FFFFFF" w:themeColor="background1"/>
                          <w:sz w:val="52"/>
                          <w:szCs w:val="52"/>
                        </w:rPr>
                      </w:pPr>
                      <w:r w:rsidRPr="00A0587C">
                        <w:rPr>
                          <w:rFonts w:ascii="Arial" w:eastAsia="Times New Roman" w:hAnsi="Arial" w:cs="Arial"/>
                          <w:b/>
                          <w:caps/>
                          <w:color w:val="FFFFFF"/>
                          <w:sz w:val="52"/>
                          <w:szCs w:val="52"/>
                          <w:lang w:val="en-US"/>
                        </w:rPr>
                        <w:t xml:space="preserve">TENDER response – part a – </w:t>
                      </w:r>
                      <w:r w:rsidR="00A3110F">
                        <w:rPr>
                          <w:rFonts w:ascii="Arial" w:eastAsia="Times New Roman" w:hAnsi="Arial" w:cs="Arial"/>
                          <w:b/>
                          <w:caps/>
                          <w:color w:val="FFFFFF"/>
                          <w:sz w:val="52"/>
                          <w:szCs w:val="52"/>
                          <w:lang w:val="en-US"/>
                        </w:rPr>
                        <w:t>Procurement specific questionnaire</w:t>
                      </w:r>
                      <w:r w:rsidRPr="00A0587C">
                        <w:rPr>
                          <w:rFonts w:ascii="Arial" w:eastAsia="Times New Roman" w:hAnsi="Arial" w:cs="Arial"/>
                          <w:b/>
                          <w:caps/>
                          <w:color w:val="FFFFFF"/>
                          <w:sz w:val="52"/>
                          <w:szCs w:val="52"/>
                          <w:lang w:val="en-US"/>
                        </w:rPr>
                        <w:t xml:space="preserve"> </w:t>
                      </w:r>
                      <w:r w:rsidR="00737E2E" w:rsidRPr="005E6489">
                        <w:rPr>
                          <w:rFonts w:ascii="Arial" w:hAnsi="Arial" w:cs="Arial"/>
                          <w:b/>
                          <w:bCs/>
                          <w:caps/>
                          <w:color w:val="FFFFFF" w:themeColor="background1"/>
                          <w:sz w:val="52"/>
                          <w:szCs w:val="52"/>
                        </w:rPr>
                        <w:t>JET</w:t>
                      </w:r>
                      <w:r w:rsidR="00737E2E">
                        <w:rPr>
                          <w:rFonts w:ascii="Arial" w:hAnsi="Arial" w:cs="Arial"/>
                          <w:b/>
                          <w:bCs/>
                          <w:caps/>
                          <w:color w:val="FFFFFF" w:themeColor="background1"/>
                          <w:sz w:val="52"/>
                          <w:szCs w:val="52"/>
                        </w:rPr>
                        <w:t xml:space="preserve"> WASHING FRAMEWORK 2025 -</w:t>
                      </w:r>
                      <w:r w:rsidR="006A79B7">
                        <w:rPr>
                          <w:rFonts w:ascii="Arial" w:hAnsi="Arial" w:cs="Arial"/>
                          <w:b/>
                          <w:bCs/>
                          <w:caps/>
                          <w:color w:val="FFFFFF" w:themeColor="background1"/>
                          <w:sz w:val="52"/>
                          <w:szCs w:val="52"/>
                        </w:rPr>
                        <w:t xml:space="preserve"> </w:t>
                      </w:r>
                      <w:r w:rsidR="00737E2E">
                        <w:rPr>
                          <w:rFonts w:ascii="Arial" w:hAnsi="Arial" w:cs="Arial"/>
                          <w:b/>
                          <w:bCs/>
                          <w:caps/>
                          <w:color w:val="FFFFFF" w:themeColor="background1"/>
                          <w:sz w:val="52"/>
                          <w:szCs w:val="52"/>
                        </w:rPr>
                        <w:t>2029</w:t>
                      </w:r>
                    </w:p>
                    <w:p w14:paraId="6118C95E" w14:textId="02CEABEB" w:rsidR="00A0587C" w:rsidRPr="00A0587C" w:rsidRDefault="00A0587C" w:rsidP="00A0587C">
                      <w:pPr>
                        <w:pStyle w:val="Title"/>
                        <w:rPr>
                          <w:rFonts w:ascii="Arial" w:hAnsi="Arial" w:cs="Arial"/>
                          <w:b/>
                          <w:bCs/>
                          <w:color w:val="FFFFFF" w:themeColor="background1"/>
                          <w:sz w:val="52"/>
                          <w:szCs w:val="52"/>
                        </w:rPr>
                      </w:pPr>
                    </w:p>
                    <w:p w14:paraId="0EF2021A" w14:textId="77777777" w:rsidR="00906939" w:rsidRPr="00B025F8" w:rsidRDefault="00906939" w:rsidP="00906939">
                      <w:pPr>
                        <w:spacing w:after="0" w:line="240" w:lineRule="auto"/>
                        <w:contextualSpacing/>
                        <w:rPr>
                          <w:rFonts w:eastAsia="Times New Roman"/>
                          <w:b/>
                          <w:caps/>
                          <w:color w:val="FFFFFF"/>
                          <w:sz w:val="52"/>
                          <w:szCs w:val="52"/>
                          <w:lang w:val="en-US"/>
                        </w:rPr>
                      </w:pPr>
                    </w:p>
                  </w:txbxContent>
                </v:textbox>
                <w10:wrap type="tight" anchorx="margin" anchory="page"/>
              </v:shape>
            </w:pict>
          </mc:Fallback>
        </mc:AlternateContent>
      </w:r>
    </w:p>
    <w:p w14:paraId="23C03605" w14:textId="77777777" w:rsidR="0007072C" w:rsidRDefault="0007072C" w:rsidP="00752856">
      <w:pPr>
        <w:pStyle w:val="Title"/>
        <w:rPr>
          <w:rFonts w:ascii="Arial" w:hAnsi="Arial" w:cs="Arial"/>
          <w:b/>
          <w:bCs/>
          <w:noProof/>
          <w:sz w:val="22"/>
          <w:szCs w:val="22"/>
        </w:rPr>
      </w:pPr>
    </w:p>
    <w:p w14:paraId="1FE518DD" w14:textId="77777777" w:rsidR="0007072C" w:rsidRDefault="0007072C" w:rsidP="00752856">
      <w:pPr>
        <w:pStyle w:val="Title"/>
        <w:rPr>
          <w:rFonts w:ascii="Arial" w:hAnsi="Arial" w:cs="Arial"/>
          <w:b/>
          <w:bCs/>
          <w:noProof/>
          <w:sz w:val="22"/>
          <w:szCs w:val="22"/>
        </w:rPr>
      </w:pPr>
    </w:p>
    <w:p w14:paraId="32F78EDB" w14:textId="77777777" w:rsidR="0007072C" w:rsidRDefault="0007072C" w:rsidP="00752856">
      <w:pPr>
        <w:pStyle w:val="Title"/>
        <w:rPr>
          <w:rFonts w:ascii="Arial" w:hAnsi="Arial" w:cs="Arial"/>
          <w:b/>
          <w:bCs/>
          <w:noProof/>
          <w:sz w:val="22"/>
          <w:szCs w:val="22"/>
        </w:rPr>
      </w:pPr>
    </w:p>
    <w:p w14:paraId="5E3046B7" w14:textId="77777777" w:rsidR="0007072C" w:rsidRDefault="0007072C" w:rsidP="00752856">
      <w:pPr>
        <w:pStyle w:val="Title"/>
        <w:rPr>
          <w:rFonts w:ascii="Arial" w:hAnsi="Arial" w:cs="Arial"/>
          <w:b/>
          <w:bCs/>
          <w:noProof/>
          <w:sz w:val="22"/>
          <w:szCs w:val="22"/>
        </w:rPr>
      </w:pPr>
    </w:p>
    <w:p w14:paraId="7D15CE8A" w14:textId="77777777" w:rsidR="0007072C" w:rsidRDefault="0007072C" w:rsidP="00752856">
      <w:pPr>
        <w:pStyle w:val="Title"/>
        <w:rPr>
          <w:rFonts w:ascii="Arial" w:hAnsi="Arial" w:cs="Arial"/>
          <w:b/>
          <w:bCs/>
          <w:noProof/>
          <w:sz w:val="22"/>
          <w:szCs w:val="22"/>
        </w:rPr>
      </w:pPr>
    </w:p>
    <w:p w14:paraId="48A19232" w14:textId="77777777" w:rsidR="0007072C" w:rsidRDefault="0007072C" w:rsidP="00752856">
      <w:pPr>
        <w:pStyle w:val="Title"/>
        <w:rPr>
          <w:rFonts w:ascii="Arial" w:hAnsi="Arial" w:cs="Arial"/>
          <w:b/>
          <w:bCs/>
          <w:noProof/>
          <w:sz w:val="22"/>
          <w:szCs w:val="22"/>
        </w:rPr>
      </w:pPr>
    </w:p>
    <w:p w14:paraId="797270FC" w14:textId="77777777" w:rsidR="0007072C" w:rsidRDefault="0007072C" w:rsidP="00752856">
      <w:pPr>
        <w:pStyle w:val="Title"/>
        <w:rPr>
          <w:rFonts w:ascii="Arial" w:hAnsi="Arial" w:cs="Arial"/>
          <w:b/>
          <w:bCs/>
          <w:noProof/>
          <w:sz w:val="22"/>
          <w:szCs w:val="22"/>
        </w:rPr>
      </w:pPr>
    </w:p>
    <w:p w14:paraId="3665782C" w14:textId="77777777" w:rsidR="0007072C" w:rsidRDefault="00BC6904" w:rsidP="00752856">
      <w:pPr>
        <w:pStyle w:val="Title"/>
        <w:tabs>
          <w:tab w:val="left" w:pos="5293"/>
        </w:tabs>
        <w:rPr>
          <w:rFonts w:ascii="Arial" w:hAnsi="Arial" w:cs="Arial"/>
          <w:b/>
          <w:bCs/>
          <w:noProof/>
          <w:sz w:val="22"/>
          <w:szCs w:val="22"/>
        </w:rPr>
      </w:pPr>
      <w:r>
        <w:rPr>
          <w:rFonts w:ascii="Arial" w:hAnsi="Arial" w:cs="Arial"/>
          <w:b/>
          <w:bCs/>
          <w:noProof/>
          <w:sz w:val="22"/>
          <w:szCs w:val="22"/>
        </w:rPr>
        <w:tab/>
      </w:r>
    </w:p>
    <w:p w14:paraId="6DBFF6F0" w14:textId="77777777" w:rsidR="0007072C" w:rsidRDefault="0007072C" w:rsidP="00752856">
      <w:pPr>
        <w:pStyle w:val="Title"/>
        <w:rPr>
          <w:rFonts w:ascii="Arial" w:hAnsi="Arial" w:cs="Arial"/>
          <w:b/>
          <w:bCs/>
          <w:noProof/>
          <w:sz w:val="22"/>
          <w:szCs w:val="22"/>
        </w:rPr>
      </w:pPr>
    </w:p>
    <w:p w14:paraId="787155E9" w14:textId="77777777" w:rsidR="0007072C" w:rsidRDefault="0007072C" w:rsidP="00752856">
      <w:pPr>
        <w:pStyle w:val="Title"/>
        <w:jc w:val="right"/>
        <w:rPr>
          <w:rFonts w:ascii="Arial" w:hAnsi="Arial" w:cs="Arial"/>
          <w:b/>
          <w:bCs/>
          <w:noProof/>
          <w:sz w:val="22"/>
          <w:szCs w:val="22"/>
        </w:rPr>
      </w:pPr>
    </w:p>
    <w:p w14:paraId="2EF9CE3F" w14:textId="77777777" w:rsidR="00CD2A5B" w:rsidRDefault="000521BC">
      <w:pPr>
        <w:rPr>
          <w:rFonts w:eastAsiaTheme="majorEastAsia" w:cstheme="majorBidi"/>
          <w:b/>
          <w:color w:val="361E54"/>
          <w:sz w:val="40"/>
          <w:szCs w:val="32"/>
        </w:rPr>
      </w:pPr>
      <w:r w:rsidRPr="00906939">
        <w:rPr>
          <w:rFonts w:eastAsia="Calibri"/>
          <w:noProof/>
          <w:sz w:val="22"/>
          <w:szCs w:val="22"/>
        </w:rPr>
        <mc:AlternateContent>
          <mc:Choice Requires="wps">
            <w:drawing>
              <wp:anchor distT="0" distB="0" distL="114300" distR="114300" simplePos="0" relativeHeight="251658242" behindDoc="1" locked="0" layoutInCell="1" allowOverlap="1" wp14:anchorId="3D24A54B" wp14:editId="41E5FB6C">
                <wp:simplePos x="0" y="0"/>
                <wp:positionH relativeFrom="margin">
                  <wp:align>left</wp:align>
                </wp:positionH>
                <wp:positionV relativeFrom="page">
                  <wp:posOffset>8933180</wp:posOffset>
                </wp:positionV>
                <wp:extent cx="3095625" cy="937895"/>
                <wp:effectExtent l="0" t="0" r="0" b="0"/>
                <wp:wrapTight wrapText="bothSides">
                  <wp:wrapPolygon edited="0">
                    <wp:start x="399" y="0"/>
                    <wp:lineTo x="399" y="21059"/>
                    <wp:lineTo x="21135" y="21059"/>
                    <wp:lineTo x="21135" y="0"/>
                    <wp:lineTo x="399" y="0"/>
                  </wp:wrapPolygon>
                </wp:wrapTight>
                <wp:docPr id="22" name="Text Box 22"/>
                <wp:cNvGraphicFramePr/>
                <a:graphic xmlns:a="http://schemas.openxmlformats.org/drawingml/2006/main">
                  <a:graphicData uri="http://schemas.microsoft.com/office/word/2010/wordprocessingShape">
                    <wps:wsp>
                      <wps:cNvSpPr txBox="1"/>
                      <wps:spPr>
                        <a:xfrm>
                          <a:off x="0" y="0"/>
                          <a:ext cx="3095625" cy="937895"/>
                        </a:xfrm>
                        <a:prstGeom prst="rect">
                          <a:avLst/>
                        </a:prstGeom>
                        <a:noFill/>
                        <a:ln w="6350">
                          <a:noFill/>
                        </a:ln>
                      </wps:spPr>
                      <wps:txbx>
                        <w:txbxContent>
                          <w:p w14:paraId="4F921362" w14:textId="77777777" w:rsidR="00664EB6" w:rsidRDefault="00664EB6" w:rsidP="007B1278">
                            <w:pPr>
                              <w:rPr>
                                <w:b/>
                                <w:color w:val="FFFFFF"/>
                              </w:rPr>
                            </w:pPr>
                          </w:p>
                          <w:p w14:paraId="31FE8007" w14:textId="513AF37B" w:rsidR="007B1278" w:rsidRPr="00906939" w:rsidRDefault="007B1278" w:rsidP="007B1278">
                            <w:pPr>
                              <w:rPr>
                                <w:color w:val="FFFFFF"/>
                              </w:rPr>
                            </w:pPr>
                            <w:r w:rsidRPr="00906939">
                              <w:rPr>
                                <w:b/>
                                <w:color w:val="FFFFFF"/>
                              </w:rPr>
                              <w:t>Version:</w:t>
                            </w:r>
                            <w:r w:rsidRPr="00906939">
                              <w:rPr>
                                <w:color w:val="FFFFFF"/>
                              </w:rPr>
                              <w:tab/>
                            </w:r>
                            <w:r w:rsidRPr="00906939">
                              <w:rPr>
                                <w:color w:val="FFFFFF"/>
                              </w:rPr>
                              <w:tab/>
                            </w:r>
                            <w:r w:rsidR="00737E2E">
                              <w:rPr>
                                <w:color w:val="FFFFFF"/>
                              </w:rPr>
                              <w:t>1.00</w:t>
                            </w:r>
                          </w:p>
                          <w:p w14:paraId="0B8255D4" w14:textId="419D0A59" w:rsidR="007B1278" w:rsidRPr="00906939" w:rsidRDefault="007B1278" w:rsidP="007B1278">
                            <w:pPr>
                              <w:rPr>
                                <w:color w:val="FFFFFF"/>
                              </w:rPr>
                            </w:pPr>
                            <w:r w:rsidRPr="00906939">
                              <w:rPr>
                                <w:b/>
                                <w:color w:val="FFFFFF"/>
                              </w:rPr>
                              <w:t>Date:</w:t>
                            </w:r>
                            <w:r w:rsidRPr="00906939">
                              <w:rPr>
                                <w:color w:val="FFFFFF"/>
                              </w:rPr>
                              <w:tab/>
                            </w:r>
                            <w:r w:rsidRPr="00906939">
                              <w:rPr>
                                <w:color w:val="FFFFFF"/>
                              </w:rPr>
                              <w:tab/>
                            </w:r>
                            <w:r w:rsidRPr="00906939">
                              <w:rPr>
                                <w:color w:val="FFFFFF"/>
                              </w:rPr>
                              <w:tab/>
                            </w:r>
                            <w:r w:rsidR="00737E2E">
                              <w:rPr>
                                <w:color w:val="FFFFFF"/>
                              </w:rPr>
                              <w:t>10/07/2025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D24A54B" id="Text Box 22" o:spid="_x0000_s1027" type="#_x0000_t202" style="position:absolute;margin-left:0;margin-top:703.4pt;width:243.75pt;height:73.85pt;z-index:-251658238;visibility:visible;mso-wrap-style:squar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" filled="f" stroked="f" strokeweight=".5pt">
                <v:textbox>
                  <w:txbxContent>
                    <w:p w14:paraId="4F921362" w14:textId="77777777" w:rsidR="00664EB6" w:rsidRDefault="00664EB6" w:rsidP="007B1278">
                      <w:pPr>
                        <w:rPr>
                          <w:b/>
                          <w:color w:val="FFFFFF"/>
                        </w:rPr>
                      </w:pPr>
                    </w:p>
                    <w:p w14:paraId="31FE8007" w14:textId="513AF37B" w:rsidR="007B1278" w:rsidRPr="00906939" w:rsidRDefault="007B1278" w:rsidP="007B1278">
                      <w:pPr>
                        <w:rPr>
                          <w:color w:val="FFFFFF"/>
                        </w:rPr>
                      </w:pPr>
                      <w:r w:rsidRPr="00906939">
                        <w:rPr>
                          <w:b/>
                          <w:color w:val="FFFFFF"/>
                        </w:rPr>
                        <w:t>Version:</w:t>
                      </w:r>
                      <w:r w:rsidRPr="00906939">
                        <w:rPr>
                          <w:color w:val="FFFFFF"/>
                        </w:rPr>
                        <w:tab/>
                      </w:r>
                      <w:r w:rsidRPr="00906939">
                        <w:rPr>
                          <w:color w:val="FFFFFF"/>
                        </w:rPr>
                        <w:tab/>
                      </w:r>
                      <w:r w:rsidR="00737E2E">
                        <w:rPr>
                          <w:color w:val="FFFFFF"/>
                        </w:rPr>
                        <w:t>1.00</w:t>
                      </w:r>
                    </w:p>
                    <w:p w14:paraId="0B8255D4" w14:textId="419D0A59" w:rsidR="007B1278" w:rsidRPr="00906939" w:rsidRDefault="007B1278" w:rsidP="007B1278">
                      <w:pPr>
                        <w:rPr>
                          <w:color w:val="FFFFFF"/>
                        </w:rPr>
                      </w:pPr>
                      <w:r w:rsidRPr="00906939">
                        <w:rPr>
                          <w:b/>
                          <w:color w:val="FFFFFF"/>
                        </w:rPr>
                        <w:t>Date:</w:t>
                      </w:r>
                      <w:r w:rsidRPr="00906939">
                        <w:rPr>
                          <w:color w:val="FFFFFF"/>
                        </w:rPr>
                        <w:tab/>
                      </w:r>
                      <w:r w:rsidRPr="00906939">
                        <w:rPr>
                          <w:color w:val="FFFFFF"/>
                        </w:rPr>
                        <w:tab/>
                      </w:r>
                      <w:r w:rsidRPr="00906939">
                        <w:rPr>
                          <w:color w:val="FFFFFF"/>
                        </w:rPr>
                        <w:tab/>
                      </w:r>
                      <w:r w:rsidR="00737E2E">
                        <w:rPr>
                          <w:color w:val="FFFFFF"/>
                        </w:rPr>
                        <w:t>10/07/2025</w:t>
                      </w:r>
                    </w:p>
                  </w:txbxContent>
                </v:textbox>
                <w10:wrap type="tight" anchorx="margin" anchory="page"/>
              </v:shape>
            </w:pict>
          </mc:Fallback>
        </mc:AlternateContent>
      </w:r>
      <w:r w:rsidRPr="008918E8">
        <w:rPr>
          <w:noProof/>
        </w:rPr>
        <mc:AlternateContent>
          <mc:Choice Requires="wps">
            <w:drawing>
              <wp:anchor distT="0" distB="0" distL="114300" distR="114300" simplePos="0" relativeHeight="251658243" behindDoc="1" locked="0" layoutInCell="1" allowOverlap="1" wp14:anchorId="2EEB3B85" wp14:editId="11573CA1">
                <wp:simplePos x="0" y="0"/>
                <wp:positionH relativeFrom="margin">
                  <wp:posOffset>0</wp:posOffset>
                </wp:positionH>
                <wp:positionV relativeFrom="page">
                  <wp:posOffset>7326630</wp:posOffset>
                </wp:positionV>
                <wp:extent cx="2879725" cy="371475"/>
                <wp:effectExtent l="0" t="0" r="0" b="0"/>
                <wp:wrapTight wrapText="bothSides">
                  <wp:wrapPolygon edited="0">
                    <wp:start x="429" y="0"/>
                    <wp:lineTo x="429" y="19938"/>
                    <wp:lineTo x="21148" y="19938"/>
                    <wp:lineTo x="21148" y="0"/>
                    <wp:lineTo x="429" y="0"/>
                  </wp:wrapPolygon>
                </wp:wrapTight>
                <wp:docPr id="21" name="Text Box 21"/>
                <wp:cNvGraphicFramePr/>
                <a:graphic xmlns:a="http://schemas.openxmlformats.org/drawingml/2006/main">
                  <a:graphicData uri="http://schemas.microsoft.com/office/word/2010/wordprocessingShape">
                    <wps:wsp>
                      <wps:cNvSpPr txBox="1"/>
                      <wps:spPr>
                        <a:xfrm>
                          <a:off x="0" y="0"/>
                          <a:ext cx="2879725" cy="371475"/>
                        </a:xfrm>
                        <a:prstGeom prst="rect">
                          <a:avLst/>
                        </a:prstGeom>
                        <a:noFill/>
                        <a:ln w="6350">
                          <a:noFill/>
                        </a:ln>
                      </wps:spPr>
                      <wps:txbx>
                        <w:txbxContent>
                          <w:p w14:paraId="3F21DFFC" w14:textId="4AA8EE4A" w:rsidR="007B1278" w:rsidRPr="00B025F8" w:rsidRDefault="00037394" w:rsidP="00B025F8">
                            <w:pPr>
                              <w:pStyle w:val="Heading1"/>
                              <w:spacing w:before="0" w:after="0"/>
                              <w:rPr>
                                <w:rFonts w:cs="Arial"/>
                                <w:color w:val="FFFFFF" w:themeColor="background1"/>
                                <w:szCs w:val="40"/>
                              </w:rPr>
                            </w:pPr>
                            <w:r w:rsidRPr="00037394">
                              <w:rPr>
                                <w:rFonts w:cs="Arial"/>
                                <w:color w:val="FFFFFF" w:themeColor="background1"/>
                                <w:szCs w:val="40"/>
                              </w:rPr>
                              <w:t>DN</w:t>
                            </w:r>
                            <w:r w:rsidR="00A0587C">
                              <w:rPr>
                                <w:rFonts w:cs="Arial"/>
                                <w:color w:val="FFFFFF" w:themeColor="background1"/>
                                <w:szCs w:val="40"/>
                              </w:rPr>
                              <w:t xml:space="preserve"> </w:t>
                            </w:r>
                            <w:r w:rsidR="00737E2E">
                              <w:rPr>
                                <w:rFonts w:cs="Arial"/>
                                <w:color w:val="FFFFFF" w:themeColor="background1"/>
                                <w:szCs w:val="40"/>
                              </w:rPr>
                              <w:t>781913</w:t>
                            </w:r>
                            <w:r w:rsidR="00A0587C" w:rsidRPr="00037394">
                              <w:rPr>
                                <w:rFonts w:cs="Arial"/>
                                <w:color w:val="FFFFFF" w:themeColor="background1"/>
                                <w:szCs w:val="4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EB3B85" id="Text Box 21" o:spid="_x0000_s1028" type="#_x0000_t202" style="position:absolute;margin-left:0;margin-top:576.9pt;width:226.75pt;height:29.25pt;z-index:-251658237;visibility:visible;mso-wrap-style:square;mso-wrap-distance-left:9pt;mso-wrap-distance-top:0;mso-wrap-distance-right:9pt;mso-wrap-distance-bottom:0;mso-position-horizontal:absolute;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" filled="f" stroked="f" strokeweight=".5pt">
                <v:textbox>
                  <w:txbxContent>
                    <w:p w14:paraId="3F21DFFC" w14:textId="4AA8EE4A" w:rsidR="007B1278" w:rsidRPr="00B025F8" w:rsidRDefault="00037394" w:rsidP="00B025F8">
                      <w:pPr>
                        <w:pStyle w:val="Heading1"/>
                        <w:spacing w:before="0" w:after="0"/>
                        <w:rPr>
                          <w:rFonts w:cs="Arial"/>
                          <w:color w:val="FFFFFF" w:themeColor="background1"/>
                          <w:szCs w:val="40"/>
                        </w:rPr>
                      </w:pPr>
                      <w:r w:rsidRPr="00037394">
                        <w:rPr>
                          <w:rFonts w:cs="Arial"/>
                          <w:color w:val="FFFFFF" w:themeColor="background1"/>
                          <w:szCs w:val="40"/>
                        </w:rPr>
                        <w:t>DN</w:t>
                      </w:r>
                      <w:r w:rsidR="00A0587C">
                        <w:rPr>
                          <w:rFonts w:cs="Arial"/>
                          <w:color w:val="FFFFFF" w:themeColor="background1"/>
                          <w:szCs w:val="40"/>
                        </w:rPr>
                        <w:t xml:space="preserve"> </w:t>
                      </w:r>
                      <w:r w:rsidR="00737E2E">
                        <w:rPr>
                          <w:rFonts w:cs="Arial"/>
                          <w:color w:val="FFFFFF" w:themeColor="background1"/>
                          <w:szCs w:val="40"/>
                        </w:rPr>
                        <w:t>781913</w:t>
                      </w:r>
                      <w:r w:rsidR="00A0587C" w:rsidRPr="00037394">
                        <w:rPr>
                          <w:rFonts w:cs="Arial"/>
                          <w:color w:val="FFFFFF" w:themeColor="background1"/>
                          <w:szCs w:val="40"/>
                        </w:rPr>
                        <w:t xml:space="preserve"> </w:t>
                      </w:r>
                    </w:p>
                  </w:txbxContent>
                </v:textbox>
                <w10:wrap type="tight" anchorx="margin" anchory="page"/>
              </v:shape>
            </w:pict>
          </mc:Fallback>
        </mc:AlternateContent>
      </w:r>
      <w:r w:rsidR="00CD2A5B">
        <w:br w:type="page"/>
      </w:r>
    </w:p>
    <w:p w14:paraId="406A1171" w14:textId="77777777" w:rsidR="00A64E0F" w:rsidRPr="00A64E0F" w:rsidRDefault="00A64E0F" w:rsidP="00A64E0F">
      <w:pPr>
        <w:pStyle w:val="Heading2"/>
        <w:spacing w:line="240" w:lineRule="auto"/>
        <w:rPr>
          <w:sz w:val="32"/>
          <w:szCs w:val="28"/>
        </w:rPr>
      </w:pPr>
      <w:r w:rsidRPr="00A64E0F">
        <w:rPr>
          <w:sz w:val="32"/>
          <w:szCs w:val="28"/>
        </w:rPr>
        <w:lastRenderedPageBreak/>
        <w:t>Procurement Specific Questionnaire (PSQ) – Important Information for Bidders</w:t>
      </w:r>
    </w:p>
    <w:p w14:paraId="402BEBA0" w14:textId="3DF9D06A" w:rsidR="00A64E0F" w:rsidRPr="00A64E0F" w:rsidRDefault="00A64E0F" w:rsidP="00A64E0F">
      <w:pPr>
        <w:rPr>
          <w:sz w:val="22"/>
          <w:szCs w:val="22"/>
        </w:rPr>
      </w:pPr>
      <w:r w:rsidRPr="00A64E0F">
        <w:rPr>
          <w:sz w:val="22"/>
          <w:szCs w:val="22"/>
        </w:rPr>
        <w:t xml:space="preserve">Thank you for your interest in participating in </w:t>
      </w:r>
      <w:r w:rsidR="00737E2E" w:rsidRPr="00737E2E">
        <w:rPr>
          <w:sz w:val="22"/>
          <w:szCs w:val="22"/>
        </w:rPr>
        <w:t>Jet Washing Framework 2025-2029</w:t>
      </w:r>
      <w:r w:rsidRPr="00A64E0F">
        <w:rPr>
          <w:sz w:val="22"/>
          <w:szCs w:val="22"/>
        </w:rPr>
        <w:t>. To support the procurement process and ensure fairness, transparency and compliance with public procurement regulations, we require you to complete the Procurement Specific Questionnaire (PSQ).</w:t>
      </w:r>
    </w:p>
    <w:p w14:paraId="6FFB2F37" w14:textId="77777777" w:rsidR="00A64E0F" w:rsidRPr="00A64E0F" w:rsidRDefault="00A64E0F" w:rsidP="00A64E0F">
      <w:pPr>
        <w:rPr>
          <w:sz w:val="22"/>
          <w:szCs w:val="22"/>
        </w:rPr>
      </w:pPr>
      <w:r w:rsidRPr="00A64E0F">
        <w:rPr>
          <w:sz w:val="22"/>
          <w:szCs w:val="22"/>
        </w:rPr>
        <w:t>The PSQ helps us gather essential information about you, your organisation, and any associated persons involved in delivering the contract. Please read the following carefully, as it outlines what you need to do.</w:t>
      </w:r>
    </w:p>
    <w:p w14:paraId="124F45DF" w14:textId="77777777" w:rsidR="0055590D" w:rsidRPr="00A64E0F" w:rsidRDefault="0055590D" w:rsidP="0055590D">
      <w:pPr>
        <w:rPr>
          <w:sz w:val="22"/>
          <w:szCs w:val="22"/>
        </w:rPr>
      </w:pPr>
      <w:r w:rsidRPr="00A64E0F">
        <w:rPr>
          <w:sz w:val="22"/>
          <w:szCs w:val="22"/>
        </w:rPr>
        <w:t>The PSQ is separate from your formal tender submission. It consists of three key parts</w:t>
      </w:r>
      <w:r>
        <w:rPr>
          <w:sz w:val="22"/>
          <w:szCs w:val="22"/>
        </w:rPr>
        <w:t>.</w:t>
      </w:r>
    </w:p>
    <w:p w14:paraId="06383D47" w14:textId="77777777" w:rsidR="00A64E0F" w:rsidRPr="00A64E0F" w:rsidRDefault="00A64E0F" w:rsidP="00A64E0F">
      <w:pPr>
        <w:rPr>
          <w:b/>
          <w:bCs/>
          <w:sz w:val="22"/>
          <w:szCs w:val="22"/>
        </w:rPr>
      </w:pPr>
      <w:r w:rsidRPr="00A64E0F">
        <w:rPr>
          <w:b/>
          <w:bCs/>
          <w:sz w:val="22"/>
          <w:szCs w:val="22"/>
        </w:rPr>
        <w:t>What You Need to Do</w:t>
      </w:r>
    </w:p>
    <w:p w14:paraId="36938849" w14:textId="77777777" w:rsidR="00A64E0F" w:rsidRPr="00A64E0F" w:rsidRDefault="00A64E0F" w:rsidP="00A64E0F">
      <w:pPr>
        <w:rPr>
          <w:b/>
          <w:bCs/>
          <w:sz w:val="22"/>
          <w:szCs w:val="22"/>
        </w:rPr>
      </w:pPr>
      <w:r w:rsidRPr="00A64E0F">
        <w:rPr>
          <w:b/>
          <w:bCs/>
          <w:sz w:val="22"/>
          <w:szCs w:val="22"/>
        </w:rPr>
        <w:t>Part 1 – Confirm Your Core Supplier Information</w:t>
      </w:r>
    </w:p>
    <w:p w14:paraId="54E03AE6" w14:textId="77777777" w:rsidR="00A64E0F" w:rsidRPr="00A64E0F" w:rsidRDefault="00A64E0F" w:rsidP="00A64E0F">
      <w:pPr>
        <w:rPr>
          <w:sz w:val="22"/>
          <w:szCs w:val="22"/>
        </w:rPr>
      </w:pPr>
      <w:r w:rsidRPr="00A64E0F">
        <w:rPr>
          <w:sz w:val="22"/>
          <w:szCs w:val="22"/>
        </w:rPr>
        <w:t xml:space="preserve">You must register on the Central Digital Platform (CDP), known as Find a Tender, at </w:t>
      </w:r>
      <w:hyperlink r:id="rId14" w:history="1">
        <w:r w:rsidRPr="00A64E0F">
          <w:rPr>
            <w:color w:val="0563C1" w:themeColor="hyperlink"/>
            <w:sz w:val="22"/>
            <w:szCs w:val="22"/>
            <w:u w:val="single"/>
          </w:rPr>
          <w:t>https://www.gov.uk/find-tender</w:t>
        </w:r>
      </w:hyperlink>
    </w:p>
    <w:p w14:paraId="3940765A" w14:textId="77777777" w:rsidR="00A64E0F" w:rsidRPr="00A64E0F" w:rsidRDefault="00A64E0F" w:rsidP="00A64E0F">
      <w:pPr>
        <w:numPr>
          <w:ilvl w:val="0"/>
          <w:numId w:val="16"/>
        </w:numPr>
        <w:contextualSpacing/>
        <w:rPr>
          <w:b/>
          <w:bCs/>
          <w:sz w:val="22"/>
          <w:szCs w:val="22"/>
        </w:rPr>
      </w:pPr>
      <w:r w:rsidRPr="00A64E0F">
        <w:rPr>
          <w:b/>
          <w:bCs/>
          <w:sz w:val="22"/>
          <w:szCs w:val="22"/>
        </w:rPr>
        <w:t xml:space="preserve">Why? </w:t>
      </w:r>
      <w:r w:rsidRPr="00A64E0F">
        <w:rPr>
          <w:sz w:val="22"/>
          <w:szCs w:val="22"/>
        </w:rPr>
        <w:t xml:space="preserve">This allows you to submit </w:t>
      </w:r>
      <w:r w:rsidR="00721F6F">
        <w:rPr>
          <w:sz w:val="22"/>
          <w:szCs w:val="22"/>
        </w:rPr>
        <w:t xml:space="preserve">and maintain </w:t>
      </w:r>
      <w:r w:rsidRPr="00A64E0F">
        <w:rPr>
          <w:sz w:val="22"/>
          <w:szCs w:val="22"/>
        </w:rPr>
        <w:t>your core supplier information once</w:t>
      </w:r>
      <w:r w:rsidR="008B37DA">
        <w:rPr>
          <w:sz w:val="22"/>
          <w:szCs w:val="22"/>
        </w:rPr>
        <w:t xml:space="preserve"> </w:t>
      </w:r>
      <w:r w:rsidR="00721F6F">
        <w:rPr>
          <w:sz w:val="22"/>
          <w:szCs w:val="22"/>
        </w:rPr>
        <w:t>in a single location</w:t>
      </w:r>
      <w:r w:rsidRPr="00A64E0F">
        <w:rPr>
          <w:sz w:val="22"/>
          <w:szCs w:val="22"/>
        </w:rPr>
        <w:t xml:space="preserve"> and share it with contracting authorities when bidding for public contracts.</w:t>
      </w:r>
    </w:p>
    <w:p w14:paraId="79092AA4" w14:textId="77777777" w:rsidR="00A64E0F" w:rsidRPr="00A64E0F" w:rsidRDefault="00A64E0F" w:rsidP="00A64E0F">
      <w:pPr>
        <w:numPr>
          <w:ilvl w:val="0"/>
          <w:numId w:val="16"/>
        </w:numPr>
        <w:contextualSpacing/>
        <w:rPr>
          <w:b/>
          <w:bCs/>
          <w:sz w:val="22"/>
          <w:szCs w:val="22"/>
        </w:rPr>
      </w:pPr>
      <w:r w:rsidRPr="00A64E0F">
        <w:rPr>
          <w:b/>
          <w:bCs/>
          <w:sz w:val="22"/>
          <w:szCs w:val="22"/>
        </w:rPr>
        <w:t>Action Required:</w:t>
      </w:r>
    </w:p>
    <w:p w14:paraId="6FB5CE83" w14:textId="77777777" w:rsidR="00A64E0F" w:rsidRPr="00A64E0F" w:rsidRDefault="00A64E0F" w:rsidP="00A64E0F">
      <w:pPr>
        <w:numPr>
          <w:ilvl w:val="1"/>
          <w:numId w:val="16"/>
        </w:numPr>
        <w:contextualSpacing/>
        <w:rPr>
          <w:b/>
          <w:bCs/>
          <w:sz w:val="22"/>
          <w:szCs w:val="22"/>
        </w:rPr>
      </w:pPr>
      <w:r w:rsidRPr="00A64E0F">
        <w:rPr>
          <w:sz w:val="22"/>
          <w:szCs w:val="22"/>
        </w:rPr>
        <w:t>Register your organisation on Find a Tender (if not already registered)</w:t>
      </w:r>
    </w:p>
    <w:p w14:paraId="2CC05806" w14:textId="77777777" w:rsidR="00A64E0F" w:rsidRPr="00A64E0F" w:rsidRDefault="00A64E0F" w:rsidP="00A64E0F">
      <w:pPr>
        <w:numPr>
          <w:ilvl w:val="1"/>
          <w:numId w:val="16"/>
        </w:numPr>
        <w:contextualSpacing/>
        <w:rPr>
          <w:b/>
          <w:bCs/>
          <w:sz w:val="22"/>
          <w:szCs w:val="22"/>
        </w:rPr>
      </w:pPr>
      <w:r w:rsidRPr="00A64E0F">
        <w:rPr>
          <w:sz w:val="22"/>
          <w:szCs w:val="22"/>
        </w:rPr>
        <w:t>Submit your core supplier information</w:t>
      </w:r>
    </w:p>
    <w:p w14:paraId="69FDAF53" w14:textId="77777777" w:rsidR="00A64E0F" w:rsidRPr="00A64E0F" w:rsidRDefault="00A64E0F" w:rsidP="00A64E0F">
      <w:pPr>
        <w:numPr>
          <w:ilvl w:val="1"/>
          <w:numId w:val="16"/>
        </w:numPr>
        <w:contextualSpacing/>
        <w:rPr>
          <w:b/>
          <w:bCs/>
          <w:sz w:val="22"/>
          <w:szCs w:val="22"/>
        </w:rPr>
      </w:pPr>
      <w:r w:rsidRPr="00A64E0F">
        <w:rPr>
          <w:sz w:val="22"/>
          <w:szCs w:val="22"/>
        </w:rPr>
        <w:t>Keep your information up to date</w:t>
      </w:r>
    </w:p>
    <w:p w14:paraId="443BF87D" w14:textId="77777777" w:rsidR="00A64E0F" w:rsidRPr="00A64E0F" w:rsidRDefault="00A64E0F" w:rsidP="00A64E0F">
      <w:pPr>
        <w:numPr>
          <w:ilvl w:val="1"/>
          <w:numId w:val="16"/>
        </w:numPr>
        <w:contextualSpacing/>
        <w:rPr>
          <w:b/>
          <w:bCs/>
          <w:sz w:val="22"/>
          <w:szCs w:val="22"/>
        </w:rPr>
      </w:pPr>
      <w:r w:rsidRPr="00A64E0F">
        <w:rPr>
          <w:sz w:val="22"/>
          <w:szCs w:val="22"/>
        </w:rPr>
        <w:t>Share your information with BCP Council as part of this procurement</w:t>
      </w:r>
    </w:p>
    <w:p w14:paraId="4BB8BE7B" w14:textId="77777777" w:rsidR="00A64E0F" w:rsidRPr="00A64E0F" w:rsidRDefault="00A64E0F" w:rsidP="00A64E0F">
      <w:pPr>
        <w:ind w:left="1440"/>
        <w:contextualSpacing/>
        <w:rPr>
          <w:sz w:val="22"/>
          <w:szCs w:val="22"/>
        </w:rPr>
      </w:pPr>
    </w:p>
    <w:p w14:paraId="0970642E" w14:textId="77777777" w:rsidR="00A64E0F" w:rsidRPr="00A64E0F" w:rsidRDefault="00A64E0F" w:rsidP="00A64E0F">
      <w:pPr>
        <w:contextualSpacing/>
        <w:rPr>
          <w:sz w:val="22"/>
          <w:szCs w:val="22"/>
        </w:rPr>
      </w:pPr>
      <w:r w:rsidRPr="00A64E0F">
        <w:rPr>
          <w:b/>
          <w:bCs/>
          <w:sz w:val="22"/>
          <w:szCs w:val="22"/>
        </w:rPr>
        <w:t xml:space="preserve">Note: </w:t>
      </w:r>
      <w:r w:rsidRPr="00A64E0F">
        <w:rPr>
          <w:sz w:val="22"/>
          <w:szCs w:val="22"/>
        </w:rPr>
        <w:t>Registration is free, and you won’t need to re-enter the same details for future procurements – just update them as needed.</w:t>
      </w:r>
    </w:p>
    <w:p w14:paraId="37BFF6FA" w14:textId="77777777" w:rsidR="00A64E0F" w:rsidRPr="00A64E0F" w:rsidRDefault="00A64E0F" w:rsidP="00A64E0F">
      <w:pPr>
        <w:contextualSpacing/>
        <w:rPr>
          <w:sz w:val="22"/>
          <w:szCs w:val="22"/>
        </w:rPr>
      </w:pPr>
    </w:p>
    <w:p w14:paraId="5A72AC7C" w14:textId="77777777" w:rsidR="00A64E0F" w:rsidRPr="00A64E0F" w:rsidRDefault="00A64E0F" w:rsidP="00A64E0F">
      <w:pPr>
        <w:contextualSpacing/>
        <w:rPr>
          <w:b/>
          <w:bCs/>
          <w:sz w:val="22"/>
          <w:szCs w:val="22"/>
        </w:rPr>
      </w:pPr>
      <w:r w:rsidRPr="00A64E0F">
        <w:rPr>
          <w:b/>
          <w:bCs/>
          <w:sz w:val="22"/>
          <w:szCs w:val="22"/>
        </w:rPr>
        <w:t>Part 2 – Provide Additional Exclusions Information</w:t>
      </w:r>
    </w:p>
    <w:p w14:paraId="7C4FFED0" w14:textId="77777777" w:rsidR="00A64E0F" w:rsidRPr="00A64E0F" w:rsidRDefault="00A64E0F" w:rsidP="00A64E0F">
      <w:pPr>
        <w:contextualSpacing/>
        <w:rPr>
          <w:b/>
          <w:bCs/>
          <w:sz w:val="22"/>
          <w:szCs w:val="22"/>
        </w:rPr>
      </w:pPr>
    </w:p>
    <w:p w14:paraId="23EF75BD" w14:textId="77777777" w:rsidR="00A64E0F" w:rsidRPr="00A64E0F" w:rsidRDefault="00A64E0F" w:rsidP="00A64E0F">
      <w:pPr>
        <w:contextualSpacing/>
        <w:rPr>
          <w:sz w:val="22"/>
          <w:szCs w:val="22"/>
        </w:rPr>
      </w:pPr>
      <w:r w:rsidRPr="00A64E0F">
        <w:rPr>
          <w:sz w:val="22"/>
          <w:szCs w:val="22"/>
        </w:rPr>
        <w:t>Public procurement rules require us to safeguard contracts from suppliers who may pose risks due to issues such as misconduct or poor performance.</w:t>
      </w:r>
    </w:p>
    <w:p w14:paraId="34849706" w14:textId="77777777" w:rsidR="00A64E0F" w:rsidRPr="00A64E0F" w:rsidRDefault="00A64E0F" w:rsidP="00A64E0F">
      <w:pPr>
        <w:contextualSpacing/>
        <w:rPr>
          <w:sz w:val="22"/>
          <w:szCs w:val="22"/>
        </w:rPr>
      </w:pPr>
    </w:p>
    <w:p w14:paraId="5DA27FF8" w14:textId="77777777" w:rsidR="00A64E0F" w:rsidRPr="00A64E0F" w:rsidRDefault="00A64E0F" w:rsidP="00A64E0F">
      <w:pPr>
        <w:numPr>
          <w:ilvl w:val="0"/>
          <w:numId w:val="17"/>
        </w:numPr>
        <w:contextualSpacing/>
        <w:rPr>
          <w:b/>
          <w:bCs/>
          <w:sz w:val="22"/>
          <w:szCs w:val="22"/>
        </w:rPr>
      </w:pPr>
      <w:r w:rsidRPr="00A64E0F">
        <w:rPr>
          <w:b/>
          <w:bCs/>
          <w:sz w:val="22"/>
          <w:szCs w:val="22"/>
        </w:rPr>
        <w:t xml:space="preserve">What’s Required? </w:t>
      </w:r>
    </w:p>
    <w:p w14:paraId="3E142F2D" w14:textId="77777777" w:rsidR="00A64E0F" w:rsidRPr="00A64E0F" w:rsidRDefault="00A64E0F" w:rsidP="00A64E0F">
      <w:pPr>
        <w:numPr>
          <w:ilvl w:val="1"/>
          <w:numId w:val="17"/>
        </w:numPr>
        <w:contextualSpacing/>
        <w:rPr>
          <w:b/>
          <w:bCs/>
          <w:sz w:val="22"/>
          <w:szCs w:val="22"/>
        </w:rPr>
      </w:pPr>
      <w:r w:rsidRPr="00A64E0F">
        <w:rPr>
          <w:b/>
          <w:bCs/>
          <w:sz w:val="22"/>
          <w:szCs w:val="22"/>
        </w:rPr>
        <w:t>Self-Declaration:</w:t>
      </w:r>
      <w:r w:rsidRPr="00A64E0F">
        <w:rPr>
          <w:sz w:val="22"/>
          <w:szCs w:val="22"/>
        </w:rPr>
        <w:t xml:space="preserve"> You must declare whether any exclusion grounds apply to you or your connected persons (e.g., parent companies, directors).</w:t>
      </w:r>
    </w:p>
    <w:p w14:paraId="2762A246" w14:textId="77777777" w:rsidR="00A64E0F" w:rsidRPr="00A64E0F" w:rsidRDefault="00A64E0F" w:rsidP="00A64E0F">
      <w:pPr>
        <w:numPr>
          <w:ilvl w:val="1"/>
          <w:numId w:val="17"/>
        </w:numPr>
        <w:contextualSpacing/>
        <w:rPr>
          <w:b/>
          <w:bCs/>
          <w:sz w:val="22"/>
          <w:szCs w:val="22"/>
        </w:rPr>
      </w:pPr>
      <w:r w:rsidRPr="00A64E0F">
        <w:rPr>
          <w:b/>
          <w:bCs/>
          <w:sz w:val="22"/>
          <w:szCs w:val="22"/>
        </w:rPr>
        <w:t xml:space="preserve">Associated Persons: </w:t>
      </w:r>
      <w:r w:rsidRPr="00A64E0F">
        <w:rPr>
          <w:sz w:val="22"/>
          <w:szCs w:val="22"/>
        </w:rPr>
        <w:t>If you are relying on other suppliers to meet the conditions of participation (such as consortium members or key subcontractors), you must:</w:t>
      </w:r>
    </w:p>
    <w:p w14:paraId="0DF81181" w14:textId="77777777" w:rsidR="00A64E0F" w:rsidRPr="00A64E0F" w:rsidRDefault="00A64E0F" w:rsidP="00A64E0F">
      <w:pPr>
        <w:numPr>
          <w:ilvl w:val="2"/>
          <w:numId w:val="17"/>
        </w:numPr>
        <w:contextualSpacing/>
        <w:rPr>
          <w:sz w:val="22"/>
          <w:szCs w:val="22"/>
        </w:rPr>
      </w:pPr>
      <w:r w:rsidRPr="00A64E0F">
        <w:rPr>
          <w:sz w:val="22"/>
          <w:szCs w:val="22"/>
        </w:rPr>
        <w:t>Ensure they register on Find a Tender (CDP)</w:t>
      </w:r>
    </w:p>
    <w:p w14:paraId="00C42C94" w14:textId="77777777" w:rsidR="00A64E0F" w:rsidRPr="00A64E0F" w:rsidRDefault="00A64E0F" w:rsidP="00A64E0F">
      <w:pPr>
        <w:numPr>
          <w:ilvl w:val="2"/>
          <w:numId w:val="17"/>
        </w:numPr>
        <w:contextualSpacing/>
        <w:rPr>
          <w:sz w:val="22"/>
          <w:szCs w:val="22"/>
        </w:rPr>
      </w:pPr>
      <w:r w:rsidRPr="00A64E0F">
        <w:rPr>
          <w:sz w:val="22"/>
          <w:szCs w:val="22"/>
        </w:rPr>
        <w:t>Submit their exclusions information</w:t>
      </w:r>
    </w:p>
    <w:p w14:paraId="00EECB6A" w14:textId="77777777" w:rsidR="00A64E0F" w:rsidRDefault="00A64E0F" w:rsidP="00A64E0F">
      <w:pPr>
        <w:numPr>
          <w:ilvl w:val="2"/>
          <w:numId w:val="17"/>
        </w:numPr>
        <w:contextualSpacing/>
        <w:rPr>
          <w:sz w:val="22"/>
          <w:szCs w:val="22"/>
        </w:rPr>
      </w:pPr>
      <w:r w:rsidRPr="00A64E0F">
        <w:rPr>
          <w:sz w:val="22"/>
          <w:szCs w:val="22"/>
        </w:rPr>
        <w:t>Share this information with us</w:t>
      </w:r>
    </w:p>
    <w:p w14:paraId="63FE43F9" w14:textId="77777777" w:rsidR="00731DDE" w:rsidRPr="00A64E0F" w:rsidRDefault="00731DDE" w:rsidP="00731DDE">
      <w:pPr>
        <w:ind w:left="2160"/>
        <w:contextualSpacing/>
        <w:rPr>
          <w:sz w:val="22"/>
          <w:szCs w:val="22"/>
        </w:rPr>
      </w:pPr>
    </w:p>
    <w:p w14:paraId="2C82A214" w14:textId="77777777" w:rsidR="00A64E0F" w:rsidRPr="00A64E0F" w:rsidRDefault="00A64E0F" w:rsidP="00286E29">
      <w:pPr>
        <w:ind w:left="360"/>
        <w:rPr>
          <w:sz w:val="22"/>
          <w:szCs w:val="22"/>
        </w:rPr>
      </w:pPr>
      <w:r w:rsidRPr="00A64E0F">
        <w:rPr>
          <w:sz w:val="22"/>
          <w:szCs w:val="22"/>
        </w:rPr>
        <w:t>You also need to provide a full list of all intended subcontractors, who will be checked against the public debarment list.</w:t>
      </w:r>
    </w:p>
    <w:p w14:paraId="2A9092BD" w14:textId="77777777" w:rsidR="00A64E0F" w:rsidRPr="00A64E0F" w:rsidRDefault="00A64E0F" w:rsidP="00A64E0F">
      <w:pPr>
        <w:numPr>
          <w:ilvl w:val="0"/>
          <w:numId w:val="18"/>
        </w:numPr>
        <w:contextualSpacing/>
        <w:rPr>
          <w:b/>
          <w:bCs/>
          <w:sz w:val="22"/>
          <w:szCs w:val="22"/>
        </w:rPr>
      </w:pPr>
      <w:r w:rsidRPr="00A64E0F">
        <w:rPr>
          <w:b/>
          <w:bCs/>
          <w:sz w:val="22"/>
          <w:szCs w:val="22"/>
        </w:rPr>
        <w:t xml:space="preserve">If You Don’t Know All Subcontractors Yet: </w:t>
      </w:r>
      <w:r w:rsidRPr="00A64E0F">
        <w:rPr>
          <w:sz w:val="22"/>
          <w:szCs w:val="22"/>
        </w:rPr>
        <w:t>Clearly state this in your response. As soon as subcontractors are identified, provide their details without delay and no later than the final tender submission.</w:t>
      </w:r>
    </w:p>
    <w:p w14:paraId="075A1C5A" w14:textId="77777777" w:rsidR="00A64E0F" w:rsidRPr="00A64E0F" w:rsidRDefault="00A64E0F" w:rsidP="00A64E0F">
      <w:pPr>
        <w:ind w:left="720"/>
        <w:contextualSpacing/>
        <w:rPr>
          <w:b/>
          <w:bCs/>
          <w:sz w:val="22"/>
          <w:szCs w:val="22"/>
        </w:rPr>
      </w:pPr>
    </w:p>
    <w:p w14:paraId="26FE6B4F" w14:textId="77777777" w:rsidR="00A64E0F" w:rsidRDefault="00A64E0F" w:rsidP="00A64E0F">
      <w:pPr>
        <w:rPr>
          <w:b/>
          <w:bCs/>
          <w:sz w:val="22"/>
          <w:szCs w:val="22"/>
        </w:rPr>
      </w:pPr>
    </w:p>
    <w:p w14:paraId="09677B89" w14:textId="77777777" w:rsidR="00B95175" w:rsidRDefault="00B95175" w:rsidP="00A64E0F">
      <w:pPr>
        <w:rPr>
          <w:b/>
          <w:bCs/>
          <w:sz w:val="22"/>
          <w:szCs w:val="22"/>
        </w:rPr>
      </w:pPr>
    </w:p>
    <w:p w14:paraId="61FAF555" w14:textId="77777777" w:rsidR="00B95175" w:rsidRPr="00A64E0F" w:rsidRDefault="00B95175" w:rsidP="00A64E0F">
      <w:pPr>
        <w:rPr>
          <w:b/>
          <w:bCs/>
          <w:sz w:val="22"/>
          <w:szCs w:val="22"/>
        </w:rPr>
      </w:pPr>
    </w:p>
    <w:p w14:paraId="73A2B16A" w14:textId="77777777" w:rsidR="00A64E0F" w:rsidRPr="00A64E0F" w:rsidRDefault="00A64E0F" w:rsidP="00A64E0F">
      <w:pPr>
        <w:rPr>
          <w:b/>
          <w:bCs/>
          <w:sz w:val="22"/>
          <w:szCs w:val="22"/>
        </w:rPr>
      </w:pPr>
      <w:r w:rsidRPr="00A64E0F">
        <w:rPr>
          <w:b/>
          <w:bCs/>
          <w:sz w:val="22"/>
          <w:szCs w:val="22"/>
        </w:rPr>
        <w:lastRenderedPageBreak/>
        <w:t>Part 3 – Meet the Conditions of Participation</w:t>
      </w:r>
    </w:p>
    <w:p w14:paraId="437D3328" w14:textId="77777777" w:rsidR="00A64E0F" w:rsidRPr="00A64E0F" w:rsidRDefault="00A64E0F" w:rsidP="00A64E0F">
      <w:pPr>
        <w:rPr>
          <w:sz w:val="22"/>
          <w:szCs w:val="22"/>
        </w:rPr>
      </w:pPr>
      <w:r w:rsidRPr="00A64E0F">
        <w:rPr>
          <w:sz w:val="22"/>
          <w:szCs w:val="22"/>
        </w:rPr>
        <w:t>We may set specific conditions you must meet to be eligible for this contract. These could relate to:</w:t>
      </w:r>
    </w:p>
    <w:p w14:paraId="352064EA" w14:textId="77777777" w:rsidR="00A64E0F" w:rsidRPr="00A64E0F" w:rsidRDefault="00A64E0F" w:rsidP="00A64E0F">
      <w:pPr>
        <w:numPr>
          <w:ilvl w:val="0"/>
          <w:numId w:val="18"/>
        </w:numPr>
        <w:contextualSpacing/>
        <w:rPr>
          <w:sz w:val="22"/>
          <w:szCs w:val="22"/>
        </w:rPr>
      </w:pPr>
      <w:r w:rsidRPr="00A64E0F">
        <w:rPr>
          <w:sz w:val="22"/>
          <w:szCs w:val="22"/>
        </w:rPr>
        <w:t>Your legal standing</w:t>
      </w:r>
    </w:p>
    <w:p w14:paraId="36CC479D" w14:textId="77777777" w:rsidR="00A64E0F" w:rsidRPr="00A64E0F" w:rsidRDefault="00A64E0F" w:rsidP="00A64E0F">
      <w:pPr>
        <w:numPr>
          <w:ilvl w:val="0"/>
          <w:numId w:val="18"/>
        </w:numPr>
        <w:contextualSpacing/>
        <w:rPr>
          <w:sz w:val="22"/>
          <w:szCs w:val="22"/>
        </w:rPr>
      </w:pPr>
      <w:r w:rsidRPr="00A64E0F">
        <w:rPr>
          <w:sz w:val="22"/>
          <w:szCs w:val="22"/>
        </w:rPr>
        <w:t>Financial capacity</w:t>
      </w:r>
    </w:p>
    <w:p w14:paraId="55E42D5F" w14:textId="77777777" w:rsidR="00A64E0F" w:rsidRPr="00A64E0F" w:rsidRDefault="00A64E0F" w:rsidP="00A64E0F">
      <w:pPr>
        <w:numPr>
          <w:ilvl w:val="0"/>
          <w:numId w:val="18"/>
        </w:numPr>
        <w:contextualSpacing/>
        <w:rPr>
          <w:sz w:val="22"/>
          <w:szCs w:val="22"/>
        </w:rPr>
      </w:pPr>
      <w:r w:rsidRPr="00A64E0F">
        <w:rPr>
          <w:sz w:val="22"/>
          <w:szCs w:val="22"/>
        </w:rPr>
        <w:t>Technical ability</w:t>
      </w:r>
    </w:p>
    <w:p w14:paraId="2DAD7F76" w14:textId="77777777" w:rsidR="00A64E0F" w:rsidRPr="00A64E0F" w:rsidRDefault="00A64E0F" w:rsidP="00A64E0F">
      <w:pPr>
        <w:ind w:left="720"/>
        <w:contextualSpacing/>
        <w:rPr>
          <w:sz w:val="22"/>
          <w:szCs w:val="22"/>
        </w:rPr>
      </w:pPr>
    </w:p>
    <w:p w14:paraId="73FFA58F" w14:textId="77777777" w:rsidR="00A64E0F" w:rsidRPr="00A64E0F" w:rsidRDefault="00A64E0F" w:rsidP="00A64E0F">
      <w:pPr>
        <w:rPr>
          <w:b/>
          <w:bCs/>
          <w:sz w:val="22"/>
          <w:szCs w:val="22"/>
        </w:rPr>
      </w:pPr>
      <w:r w:rsidRPr="00A64E0F">
        <w:rPr>
          <w:b/>
          <w:bCs/>
          <w:sz w:val="22"/>
          <w:szCs w:val="22"/>
        </w:rPr>
        <w:t>What You Need to Do:</w:t>
      </w:r>
    </w:p>
    <w:p w14:paraId="317F5B08" w14:textId="77777777" w:rsidR="00A64E0F" w:rsidRPr="00A64E0F" w:rsidRDefault="00A64E0F" w:rsidP="00A64E0F">
      <w:pPr>
        <w:numPr>
          <w:ilvl w:val="0"/>
          <w:numId w:val="19"/>
        </w:numPr>
        <w:contextualSpacing/>
        <w:rPr>
          <w:sz w:val="22"/>
          <w:szCs w:val="22"/>
        </w:rPr>
      </w:pPr>
      <w:r w:rsidRPr="00A64E0F">
        <w:rPr>
          <w:sz w:val="22"/>
          <w:szCs w:val="22"/>
        </w:rPr>
        <w:t>Complete the PSQ with the required information</w:t>
      </w:r>
    </w:p>
    <w:p w14:paraId="7DD413F3" w14:textId="77777777" w:rsidR="00A64E0F" w:rsidRPr="00A64E0F" w:rsidRDefault="00A64E0F" w:rsidP="00A64E0F">
      <w:pPr>
        <w:numPr>
          <w:ilvl w:val="1"/>
          <w:numId w:val="19"/>
        </w:numPr>
        <w:contextualSpacing/>
        <w:rPr>
          <w:sz w:val="22"/>
          <w:szCs w:val="22"/>
        </w:rPr>
      </w:pPr>
      <w:r w:rsidRPr="00A64E0F">
        <w:rPr>
          <w:sz w:val="22"/>
          <w:szCs w:val="22"/>
        </w:rPr>
        <w:t>Some responses will be for information only, while others will be evaluated on a pass/fail basis or scored against set criteria.</w:t>
      </w:r>
    </w:p>
    <w:p w14:paraId="4C0E4D82" w14:textId="77777777" w:rsidR="00EF599C" w:rsidRDefault="00A64E0F" w:rsidP="00A64E0F">
      <w:pPr>
        <w:numPr>
          <w:ilvl w:val="1"/>
          <w:numId w:val="19"/>
        </w:numPr>
        <w:contextualSpacing/>
        <w:rPr>
          <w:sz w:val="22"/>
          <w:szCs w:val="22"/>
        </w:rPr>
      </w:pPr>
      <w:r w:rsidRPr="00A64E0F">
        <w:rPr>
          <w:sz w:val="22"/>
          <w:szCs w:val="22"/>
        </w:rPr>
        <w:t>In certain cases, we may limit the number of suppliers invited to the next stage based on these scores. This will be clearly outlined in the tender documents.</w:t>
      </w:r>
    </w:p>
    <w:p w14:paraId="5BC0545C" w14:textId="77777777" w:rsidR="00025E38" w:rsidRPr="00025E38" w:rsidRDefault="00025E38" w:rsidP="00C25B3E">
      <w:pPr>
        <w:ind w:left="1440"/>
        <w:contextualSpacing/>
        <w:rPr>
          <w:sz w:val="22"/>
          <w:szCs w:val="22"/>
        </w:rPr>
      </w:pPr>
    </w:p>
    <w:p w14:paraId="7C7128FB" w14:textId="77777777" w:rsidR="00A64E0F" w:rsidRPr="00A64E0F" w:rsidRDefault="00A64E0F" w:rsidP="00A64E0F">
      <w:pPr>
        <w:rPr>
          <w:b/>
          <w:bCs/>
          <w:sz w:val="22"/>
          <w:szCs w:val="22"/>
        </w:rPr>
      </w:pPr>
      <w:r w:rsidRPr="00A64E0F">
        <w:rPr>
          <w:b/>
          <w:bCs/>
          <w:sz w:val="22"/>
          <w:szCs w:val="22"/>
        </w:rPr>
        <w:t>Important Legal Information</w:t>
      </w:r>
    </w:p>
    <w:p w14:paraId="1C3E240A" w14:textId="77777777" w:rsidR="00A64E0F" w:rsidRPr="00A64E0F" w:rsidRDefault="00A64E0F" w:rsidP="00A64E0F">
      <w:pPr>
        <w:rPr>
          <w:sz w:val="22"/>
          <w:szCs w:val="22"/>
        </w:rPr>
      </w:pPr>
      <w:r w:rsidRPr="00A64E0F">
        <w:rPr>
          <w:sz w:val="22"/>
          <w:szCs w:val="22"/>
        </w:rPr>
        <w:t>As part of our legal obligations, we may need to publish certain information about suppliers in contract award notices, includ</w:t>
      </w:r>
      <w:r w:rsidR="00ED6B22">
        <w:rPr>
          <w:sz w:val="22"/>
          <w:szCs w:val="22"/>
        </w:rPr>
        <w:t>es,</w:t>
      </w:r>
      <w:r w:rsidR="00AB3915">
        <w:rPr>
          <w:sz w:val="22"/>
          <w:szCs w:val="22"/>
        </w:rPr>
        <w:t xml:space="preserve"> but </w:t>
      </w:r>
      <w:r w:rsidR="00ED6B22">
        <w:rPr>
          <w:sz w:val="22"/>
          <w:szCs w:val="22"/>
        </w:rPr>
        <w:t xml:space="preserve">is </w:t>
      </w:r>
      <w:r w:rsidR="00AB3915">
        <w:rPr>
          <w:sz w:val="22"/>
          <w:szCs w:val="22"/>
        </w:rPr>
        <w:t>not limited to</w:t>
      </w:r>
      <w:r w:rsidRPr="00A64E0F">
        <w:rPr>
          <w:sz w:val="22"/>
          <w:szCs w:val="22"/>
        </w:rPr>
        <w:t>:</w:t>
      </w:r>
    </w:p>
    <w:p w14:paraId="16F95B0B" w14:textId="77777777" w:rsidR="00A64E0F" w:rsidRPr="00A64E0F" w:rsidRDefault="00A64E0F" w:rsidP="00A64E0F">
      <w:pPr>
        <w:numPr>
          <w:ilvl w:val="0"/>
          <w:numId w:val="20"/>
        </w:numPr>
        <w:contextualSpacing/>
        <w:rPr>
          <w:sz w:val="22"/>
          <w:szCs w:val="22"/>
        </w:rPr>
      </w:pPr>
      <w:r w:rsidRPr="00A64E0F">
        <w:rPr>
          <w:sz w:val="22"/>
          <w:szCs w:val="22"/>
        </w:rPr>
        <w:t>Details of the winning supplier’s associated persons and connected persons</w:t>
      </w:r>
    </w:p>
    <w:p w14:paraId="77266C71" w14:textId="77777777" w:rsidR="00A64E0F" w:rsidRPr="00A64E0F" w:rsidRDefault="00A64E0F" w:rsidP="00A64E0F">
      <w:pPr>
        <w:numPr>
          <w:ilvl w:val="0"/>
          <w:numId w:val="20"/>
        </w:numPr>
        <w:contextualSpacing/>
        <w:rPr>
          <w:sz w:val="22"/>
          <w:szCs w:val="22"/>
        </w:rPr>
      </w:pPr>
      <w:r w:rsidRPr="00A64E0F">
        <w:rPr>
          <w:sz w:val="22"/>
          <w:szCs w:val="22"/>
        </w:rPr>
        <w:t xml:space="preserve">For </w:t>
      </w:r>
      <w:r w:rsidR="00E26401">
        <w:rPr>
          <w:sz w:val="22"/>
          <w:szCs w:val="22"/>
        </w:rPr>
        <w:t>certain procurements</w:t>
      </w:r>
      <w:r w:rsidR="00E26401" w:rsidRPr="00A64E0F">
        <w:rPr>
          <w:sz w:val="22"/>
          <w:szCs w:val="22"/>
        </w:rPr>
        <w:t xml:space="preserve"> </w:t>
      </w:r>
      <w:r w:rsidRPr="00A64E0F">
        <w:rPr>
          <w:sz w:val="22"/>
          <w:szCs w:val="22"/>
        </w:rPr>
        <w:t>over £5 million, details of unsuccessful bidders</w:t>
      </w:r>
    </w:p>
    <w:p w14:paraId="181B14C7" w14:textId="77777777" w:rsidR="00A64E0F" w:rsidRPr="00A64E0F" w:rsidRDefault="00A64E0F" w:rsidP="00A64E0F">
      <w:pPr>
        <w:ind w:left="720"/>
        <w:contextualSpacing/>
        <w:rPr>
          <w:b/>
          <w:bCs/>
          <w:sz w:val="22"/>
          <w:szCs w:val="22"/>
        </w:rPr>
      </w:pPr>
    </w:p>
    <w:p w14:paraId="61F8D528" w14:textId="77777777" w:rsidR="00A64E0F" w:rsidRPr="00A64E0F" w:rsidRDefault="00A64E0F" w:rsidP="00A64E0F">
      <w:pPr>
        <w:rPr>
          <w:b/>
          <w:bCs/>
          <w:sz w:val="22"/>
          <w:szCs w:val="22"/>
        </w:rPr>
      </w:pPr>
      <w:r w:rsidRPr="00A64E0F">
        <w:rPr>
          <w:b/>
          <w:bCs/>
          <w:sz w:val="22"/>
          <w:szCs w:val="22"/>
        </w:rPr>
        <w:t>Need Help or Clarification?</w:t>
      </w:r>
    </w:p>
    <w:p w14:paraId="22164895" w14:textId="77777777" w:rsidR="00A64E0F" w:rsidRPr="00A64E0F" w:rsidRDefault="00A64E0F" w:rsidP="00A64E0F">
      <w:pPr>
        <w:rPr>
          <w:sz w:val="22"/>
          <w:szCs w:val="22"/>
        </w:rPr>
      </w:pPr>
      <w:r w:rsidRPr="00A64E0F">
        <w:rPr>
          <w:sz w:val="22"/>
          <w:szCs w:val="22"/>
        </w:rPr>
        <w:t xml:space="preserve">If you’re unsure about any part of this process or require further clarification, please contact us via our procurement </w:t>
      </w:r>
      <w:r w:rsidR="00F54803">
        <w:rPr>
          <w:sz w:val="22"/>
          <w:szCs w:val="22"/>
        </w:rPr>
        <w:t>system</w:t>
      </w:r>
      <w:r w:rsidRPr="00A64E0F">
        <w:rPr>
          <w:sz w:val="22"/>
          <w:szCs w:val="22"/>
        </w:rPr>
        <w:t xml:space="preserve">. We’re here to support you throughout the process. </w:t>
      </w:r>
    </w:p>
    <w:p w14:paraId="4BEB48EE" w14:textId="77777777" w:rsidR="00A64E0F" w:rsidRDefault="00A64E0F" w:rsidP="00A64E0F">
      <w:pPr>
        <w:rPr>
          <w:sz w:val="22"/>
          <w:szCs w:val="22"/>
        </w:rPr>
      </w:pPr>
      <w:r w:rsidRPr="00A64E0F">
        <w:rPr>
          <w:sz w:val="22"/>
          <w:szCs w:val="22"/>
        </w:rPr>
        <w:t xml:space="preserve">Thank you for your attention and for taking the time to ensure your submission is complete and compliant. We look forward to receiving your </w:t>
      </w:r>
      <w:r w:rsidR="008B6291">
        <w:rPr>
          <w:sz w:val="22"/>
          <w:szCs w:val="22"/>
        </w:rPr>
        <w:t>bid</w:t>
      </w:r>
      <w:r w:rsidRPr="00A64E0F">
        <w:rPr>
          <w:sz w:val="22"/>
          <w:szCs w:val="22"/>
        </w:rPr>
        <w:t>.</w:t>
      </w:r>
    </w:p>
    <w:p w14:paraId="1C59B345" w14:textId="77777777" w:rsidR="00A64E0F" w:rsidRPr="00A64E0F" w:rsidRDefault="00A64E0F" w:rsidP="00A64E0F">
      <w:pPr>
        <w:rPr>
          <w:sz w:val="22"/>
          <w:szCs w:val="22"/>
        </w:rPr>
      </w:pPr>
    </w:p>
    <w:p w14:paraId="383F2B9E" w14:textId="77777777" w:rsidR="00A64E0F" w:rsidRPr="00A64E0F" w:rsidRDefault="00A64E0F" w:rsidP="00A64E0F">
      <w:pPr>
        <w:rPr>
          <w:sz w:val="22"/>
          <w:szCs w:val="22"/>
        </w:rPr>
      </w:pPr>
      <w:r w:rsidRPr="00A64E0F">
        <w:rPr>
          <w:sz w:val="22"/>
          <w:szCs w:val="22"/>
        </w:rPr>
        <w:t>Yours sincerely,</w:t>
      </w:r>
    </w:p>
    <w:p w14:paraId="6A792629" w14:textId="77777777" w:rsidR="00A64E0F" w:rsidRPr="00A64E0F" w:rsidRDefault="00A64E0F" w:rsidP="00A64E0F">
      <w:pPr>
        <w:rPr>
          <w:sz w:val="22"/>
          <w:szCs w:val="22"/>
        </w:rPr>
      </w:pPr>
      <w:r w:rsidRPr="00A64E0F">
        <w:rPr>
          <w:sz w:val="22"/>
          <w:szCs w:val="22"/>
        </w:rPr>
        <w:t>BCP Council</w:t>
      </w:r>
    </w:p>
    <w:p w14:paraId="44B9E3F6" w14:textId="77777777" w:rsidR="00A77366" w:rsidRDefault="00A77366" w:rsidP="00133CBE">
      <w:pPr>
        <w:pStyle w:val="Normal1"/>
        <w:rPr>
          <w:rFonts w:ascii="Arial" w:eastAsia="Arial" w:hAnsi="Arial" w:cs="Arial"/>
          <w:b/>
          <w:bCs/>
          <w:highlight w:val="white"/>
        </w:rPr>
      </w:pPr>
    </w:p>
    <w:p w14:paraId="2A6B31E1" w14:textId="77777777" w:rsidR="00A77366" w:rsidRDefault="00A77366" w:rsidP="00133CBE">
      <w:pPr>
        <w:pStyle w:val="Normal1"/>
        <w:rPr>
          <w:rFonts w:ascii="Arial" w:eastAsia="Arial" w:hAnsi="Arial" w:cs="Arial"/>
          <w:b/>
          <w:bCs/>
          <w:highlight w:val="white"/>
        </w:rPr>
      </w:pPr>
    </w:p>
    <w:p w14:paraId="6D655296" w14:textId="77777777" w:rsidR="00A77366" w:rsidRDefault="00A77366" w:rsidP="00133CBE">
      <w:pPr>
        <w:pStyle w:val="Normal1"/>
        <w:rPr>
          <w:rFonts w:ascii="Arial" w:eastAsia="Arial" w:hAnsi="Arial" w:cs="Arial"/>
          <w:b/>
          <w:bCs/>
          <w:highlight w:val="white"/>
        </w:rPr>
      </w:pPr>
    </w:p>
    <w:p w14:paraId="631E3A21" w14:textId="77777777" w:rsidR="00A77366" w:rsidRDefault="00A77366" w:rsidP="00133CBE">
      <w:pPr>
        <w:pStyle w:val="Normal1"/>
        <w:rPr>
          <w:rFonts w:ascii="Arial" w:eastAsia="Arial" w:hAnsi="Arial" w:cs="Arial"/>
          <w:b/>
          <w:bCs/>
          <w:highlight w:val="white"/>
        </w:rPr>
      </w:pPr>
    </w:p>
    <w:p w14:paraId="19A8E4B9" w14:textId="77777777" w:rsidR="00A77366" w:rsidRDefault="00A77366" w:rsidP="00133CBE">
      <w:pPr>
        <w:pStyle w:val="Normal1"/>
        <w:rPr>
          <w:rFonts w:ascii="Arial" w:eastAsia="Arial" w:hAnsi="Arial" w:cs="Arial"/>
          <w:b/>
          <w:bCs/>
          <w:highlight w:val="white"/>
        </w:rPr>
      </w:pPr>
    </w:p>
    <w:p w14:paraId="7F5B53C9" w14:textId="77777777" w:rsidR="00A77366" w:rsidRDefault="00A77366" w:rsidP="00133CBE">
      <w:pPr>
        <w:pStyle w:val="Normal1"/>
        <w:rPr>
          <w:rFonts w:ascii="Arial" w:eastAsia="Arial" w:hAnsi="Arial" w:cs="Arial"/>
          <w:b/>
          <w:bCs/>
          <w:highlight w:val="white"/>
        </w:rPr>
      </w:pPr>
    </w:p>
    <w:p w14:paraId="6DAA4A44" w14:textId="77777777" w:rsidR="00A77366" w:rsidRDefault="00A77366" w:rsidP="00133CBE">
      <w:pPr>
        <w:pStyle w:val="Normal1"/>
        <w:rPr>
          <w:rFonts w:ascii="Arial" w:eastAsia="Arial" w:hAnsi="Arial" w:cs="Arial"/>
          <w:b/>
          <w:bCs/>
          <w:highlight w:val="white"/>
        </w:rPr>
      </w:pPr>
    </w:p>
    <w:p w14:paraId="38F00379" w14:textId="77777777" w:rsidR="00A77366" w:rsidRDefault="00A77366" w:rsidP="00133CBE">
      <w:pPr>
        <w:pStyle w:val="Normal1"/>
        <w:rPr>
          <w:rFonts w:ascii="Arial" w:eastAsia="Arial" w:hAnsi="Arial" w:cs="Arial"/>
          <w:b/>
          <w:bCs/>
          <w:highlight w:val="white"/>
        </w:rPr>
      </w:pPr>
    </w:p>
    <w:p w14:paraId="6AC1FAAB" w14:textId="77777777" w:rsidR="00A77366" w:rsidRDefault="00A77366" w:rsidP="00133CBE">
      <w:pPr>
        <w:pStyle w:val="Normal1"/>
        <w:rPr>
          <w:rFonts w:ascii="Arial" w:eastAsia="Arial" w:hAnsi="Arial" w:cs="Arial"/>
          <w:b/>
          <w:bCs/>
          <w:highlight w:val="white"/>
        </w:rPr>
      </w:pPr>
    </w:p>
    <w:p w14:paraId="2EBA576D" w14:textId="77777777" w:rsidR="00A77366" w:rsidRDefault="00A77366" w:rsidP="00133CBE">
      <w:pPr>
        <w:pStyle w:val="Normal1"/>
        <w:rPr>
          <w:rFonts w:ascii="Arial" w:eastAsia="Arial" w:hAnsi="Arial" w:cs="Arial"/>
          <w:b/>
          <w:bCs/>
          <w:highlight w:val="white"/>
        </w:rPr>
      </w:pPr>
    </w:p>
    <w:p w14:paraId="3DB8BA41" w14:textId="77777777" w:rsidR="00A77366" w:rsidRDefault="00A77366" w:rsidP="00133CBE">
      <w:pPr>
        <w:pStyle w:val="Normal1"/>
        <w:rPr>
          <w:rFonts w:ascii="Arial" w:eastAsia="Arial" w:hAnsi="Arial" w:cs="Arial"/>
          <w:b/>
          <w:bCs/>
          <w:highlight w:val="white"/>
        </w:rPr>
      </w:pPr>
    </w:p>
    <w:p w14:paraId="72CE184A" w14:textId="77777777" w:rsidR="00A77366" w:rsidRDefault="00A77366" w:rsidP="00133CBE">
      <w:pPr>
        <w:pStyle w:val="Normal1"/>
        <w:rPr>
          <w:rFonts w:ascii="Arial" w:eastAsia="Arial" w:hAnsi="Arial" w:cs="Arial"/>
          <w:b/>
          <w:bCs/>
          <w:highlight w:val="white"/>
        </w:rPr>
      </w:pPr>
    </w:p>
    <w:p w14:paraId="6786D66D" w14:textId="77777777" w:rsidR="00A77366" w:rsidRDefault="00A77366" w:rsidP="00133CBE">
      <w:pPr>
        <w:pStyle w:val="Normal1"/>
        <w:rPr>
          <w:rFonts w:ascii="Arial" w:eastAsia="Arial" w:hAnsi="Arial" w:cs="Arial"/>
          <w:b/>
          <w:bCs/>
          <w:highlight w:val="white"/>
        </w:rPr>
      </w:pPr>
    </w:p>
    <w:p w14:paraId="3ADD0411" w14:textId="77777777" w:rsidR="00A77366" w:rsidRDefault="00A77366" w:rsidP="00133CBE">
      <w:pPr>
        <w:pStyle w:val="Normal1"/>
        <w:rPr>
          <w:rFonts w:ascii="Arial" w:eastAsia="Arial" w:hAnsi="Arial" w:cs="Arial"/>
          <w:b/>
          <w:bCs/>
          <w:highlight w:val="white"/>
        </w:rPr>
      </w:pPr>
    </w:p>
    <w:p w14:paraId="4BF1CC4D" w14:textId="77777777" w:rsidR="00A77366" w:rsidRDefault="00A77366" w:rsidP="00133CBE">
      <w:pPr>
        <w:pStyle w:val="Normal1"/>
        <w:rPr>
          <w:rFonts w:ascii="Arial" w:eastAsia="Arial" w:hAnsi="Arial" w:cs="Arial"/>
          <w:b/>
          <w:bCs/>
          <w:highlight w:val="white"/>
        </w:rPr>
      </w:pPr>
    </w:p>
    <w:p w14:paraId="163794CB" w14:textId="77777777" w:rsidR="00A77366" w:rsidRDefault="00A77366" w:rsidP="00133CBE">
      <w:pPr>
        <w:pStyle w:val="Normal1"/>
        <w:rPr>
          <w:rFonts w:ascii="Arial" w:eastAsia="Arial" w:hAnsi="Arial" w:cs="Arial"/>
          <w:b/>
          <w:bCs/>
          <w:highlight w:val="white"/>
        </w:rPr>
      </w:pPr>
    </w:p>
    <w:p w14:paraId="6D53FC05" w14:textId="77777777" w:rsidR="00A77366" w:rsidRDefault="00A77366" w:rsidP="00133CBE">
      <w:pPr>
        <w:pStyle w:val="Normal1"/>
        <w:rPr>
          <w:rFonts w:ascii="Arial" w:eastAsia="Arial" w:hAnsi="Arial" w:cs="Arial"/>
          <w:b/>
          <w:bCs/>
          <w:highlight w:val="white"/>
        </w:rPr>
      </w:pPr>
    </w:p>
    <w:p w14:paraId="49F84892" w14:textId="77777777" w:rsidR="00701D7E" w:rsidRPr="00701D7E" w:rsidRDefault="00701D7E" w:rsidP="00701D7E">
      <w:pPr>
        <w:pStyle w:val="Heading2"/>
        <w:spacing w:line="240" w:lineRule="auto"/>
        <w:rPr>
          <w:sz w:val="32"/>
          <w:szCs w:val="28"/>
        </w:rPr>
      </w:pPr>
      <w:r w:rsidRPr="00A64E0F">
        <w:rPr>
          <w:sz w:val="32"/>
          <w:szCs w:val="28"/>
        </w:rPr>
        <w:lastRenderedPageBreak/>
        <w:t>Procurement Specific Questionnaire (PSQ)</w:t>
      </w:r>
    </w:p>
    <w:tbl>
      <w:tblPr>
        <w:tblStyle w:val="TableGrid"/>
        <w:tblW w:w="0" w:type="auto"/>
        <w:tblLayout w:type="fixed"/>
        <w:tblLook w:val="04A0" w:firstRow="1" w:lastRow="0" w:firstColumn="1" w:lastColumn="0" w:noHBand="0" w:noVBand="1"/>
      </w:tblPr>
      <w:tblGrid>
        <w:gridCol w:w="10201"/>
      </w:tblGrid>
      <w:tr w:rsidR="008D160E" w:rsidRPr="002C05AE" w14:paraId="39FEC6B3" w14:textId="77777777" w:rsidTr="00D4323C">
        <w:trPr>
          <w:trHeight w:val="375"/>
        </w:trPr>
        <w:tc>
          <w:tcPr>
            <w:tcW w:w="10201" w:type="dxa"/>
            <w:shd w:val="clear" w:color="auto" w:fill="361E54"/>
            <w:vAlign w:val="center"/>
          </w:tcPr>
          <w:p w14:paraId="5504F383" w14:textId="77777777" w:rsidR="008D160E" w:rsidRPr="008D72F0" w:rsidRDefault="008D160E" w:rsidP="00D4323C">
            <w:pPr>
              <w:pStyle w:val="Normal1"/>
              <w:rPr>
                <w:rFonts w:ascii="Arial" w:eastAsia="Arial" w:hAnsi="Arial" w:cs="Arial"/>
                <w:b/>
                <w:bCs/>
                <w:sz w:val="22"/>
                <w:szCs w:val="22"/>
                <w:highlight w:val="white"/>
              </w:rPr>
            </w:pPr>
            <w:r w:rsidRPr="008D72F0">
              <w:rPr>
                <w:rFonts w:ascii="Arial" w:eastAsia="Arial" w:hAnsi="Arial" w:cs="Arial"/>
                <w:b/>
                <w:bCs/>
                <w:color w:val="FFFFFF" w:themeColor="background1"/>
                <w:sz w:val="22"/>
                <w:szCs w:val="22"/>
              </w:rPr>
              <w:t>Preliminary Questions</w:t>
            </w:r>
          </w:p>
        </w:tc>
      </w:tr>
      <w:tr w:rsidR="00720301" w:rsidRPr="002C05AE" w14:paraId="24B4D375" w14:textId="77777777" w:rsidTr="00280285">
        <w:tc>
          <w:tcPr>
            <w:tcW w:w="10201" w:type="dxa"/>
            <w:tcBorders>
              <w:bottom w:val="dashed" w:sz="4" w:space="0" w:color="auto"/>
            </w:tcBorders>
            <w:shd w:val="clear" w:color="auto" w:fill="F2F2F2" w:themeFill="background1" w:themeFillShade="F2"/>
          </w:tcPr>
          <w:p w14:paraId="7E19A042" w14:textId="77777777" w:rsidR="00701D7E" w:rsidRPr="00D4323C" w:rsidRDefault="00720301" w:rsidP="00701D7E">
            <w:pPr>
              <w:pStyle w:val="Normal1"/>
              <w:numPr>
                <w:ilvl w:val="0"/>
                <w:numId w:val="10"/>
              </w:numPr>
              <w:rPr>
                <w:rFonts w:ascii="Arial" w:eastAsia="Arial" w:hAnsi="Arial" w:cs="Arial"/>
                <w:sz w:val="22"/>
                <w:szCs w:val="22"/>
              </w:rPr>
            </w:pPr>
            <w:r w:rsidRPr="00D4323C">
              <w:rPr>
                <w:rFonts w:ascii="Arial" w:eastAsia="Arial" w:hAnsi="Arial" w:cs="Arial"/>
                <w:sz w:val="22"/>
                <w:szCs w:val="22"/>
              </w:rPr>
              <w:t>What is your name? (Supplier name)</w:t>
            </w:r>
          </w:p>
          <w:p w14:paraId="3825FF02" w14:textId="77777777" w:rsidR="00701D7E" w:rsidRPr="00D4323C" w:rsidRDefault="00701D7E" w:rsidP="00701D7E">
            <w:pPr>
              <w:pStyle w:val="Normal1"/>
              <w:ind w:left="360"/>
              <w:rPr>
                <w:rFonts w:ascii="Arial" w:eastAsia="Arial" w:hAnsi="Arial" w:cs="Arial"/>
                <w:sz w:val="22"/>
                <w:szCs w:val="22"/>
              </w:rPr>
            </w:pPr>
          </w:p>
        </w:tc>
      </w:tr>
      <w:tr w:rsidR="00913CBC" w:rsidRPr="002C05AE" w14:paraId="529541C9" w14:textId="77777777" w:rsidTr="00D258D5">
        <w:tc>
          <w:tcPr>
            <w:tcW w:w="10201" w:type="dxa"/>
            <w:tcBorders>
              <w:top w:val="dashed" w:sz="4" w:space="0" w:color="auto"/>
              <w:left w:val="single" w:sz="4" w:space="0" w:color="auto"/>
              <w:bottom w:val="single" w:sz="4" w:space="0" w:color="auto"/>
              <w:right w:val="single" w:sz="4" w:space="0" w:color="auto"/>
            </w:tcBorders>
          </w:tcPr>
          <w:p w14:paraId="48210047" w14:textId="77777777" w:rsidR="00913CBC" w:rsidRPr="00D4323C" w:rsidRDefault="00913CBC" w:rsidP="00133CBE">
            <w:pPr>
              <w:pStyle w:val="Normal1"/>
              <w:rPr>
                <w:rFonts w:ascii="Arial" w:eastAsia="Arial" w:hAnsi="Arial" w:cs="Arial"/>
                <w:sz w:val="22"/>
                <w:szCs w:val="22"/>
              </w:rPr>
            </w:pPr>
            <w:r w:rsidRPr="00D4323C">
              <w:rPr>
                <w:rFonts w:ascii="Arial" w:eastAsia="Arial" w:hAnsi="Arial" w:cs="Arial"/>
                <w:sz w:val="22"/>
                <w:szCs w:val="22"/>
              </w:rPr>
              <w:t>[Insert Name]</w:t>
            </w:r>
          </w:p>
          <w:p w14:paraId="3514764A" w14:textId="77777777" w:rsidR="00913CBC" w:rsidRPr="00D4323C" w:rsidRDefault="00913CBC" w:rsidP="00133CBE">
            <w:pPr>
              <w:pStyle w:val="Normal1"/>
              <w:rPr>
                <w:rFonts w:ascii="Arial" w:eastAsia="Arial" w:hAnsi="Arial" w:cs="Arial"/>
                <w:sz w:val="22"/>
                <w:szCs w:val="22"/>
              </w:rPr>
            </w:pPr>
          </w:p>
          <w:p w14:paraId="6D0ACE32" w14:textId="77777777" w:rsidR="00913CBC" w:rsidRPr="00D4323C" w:rsidRDefault="00913CBC" w:rsidP="00133CBE">
            <w:pPr>
              <w:pStyle w:val="Normal1"/>
              <w:rPr>
                <w:rFonts w:ascii="Arial" w:eastAsia="Arial" w:hAnsi="Arial" w:cs="Arial"/>
                <w:sz w:val="22"/>
                <w:szCs w:val="22"/>
              </w:rPr>
            </w:pPr>
          </w:p>
        </w:tc>
      </w:tr>
      <w:tr w:rsidR="00720301" w:rsidRPr="002C05AE" w14:paraId="436BAE22" w14:textId="77777777" w:rsidTr="00280285">
        <w:tc>
          <w:tcPr>
            <w:tcW w:w="10201" w:type="dxa"/>
            <w:tcBorders>
              <w:top w:val="single" w:sz="4" w:space="0" w:color="auto"/>
              <w:bottom w:val="dashed" w:sz="4" w:space="0" w:color="auto"/>
            </w:tcBorders>
            <w:shd w:val="clear" w:color="auto" w:fill="F2F2F2" w:themeFill="background1" w:themeFillShade="F2"/>
          </w:tcPr>
          <w:p w14:paraId="43098BF8" w14:textId="77777777" w:rsidR="00057EC5" w:rsidRPr="00D4323C" w:rsidRDefault="00057EC5" w:rsidP="00C22F00">
            <w:pPr>
              <w:pStyle w:val="Normal1"/>
              <w:numPr>
                <w:ilvl w:val="0"/>
                <w:numId w:val="10"/>
              </w:numPr>
              <w:rPr>
                <w:rFonts w:ascii="Arial" w:eastAsia="Arial" w:hAnsi="Arial" w:cs="Arial"/>
                <w:i/>
                <w:sz w:val="22"/>
                <w:szCs w:val="22"/>
              </w:rPr>
            </w:pPr>
            <w:r w:rsidRPr="00D4323C">
              <w:rPr>
                <w:rFonts w:ascii="Arial" w:eastAsia="Arial" w:hAnsi="Arial" w:cs="Arial"/>
                <w:sz w:val="22"/>
                <w:szCs w:val="22"/>
              </w:rPr>
              <w:t>What is your central digital platform unique identifier?</w:t>
            </w:r>
          </w:p>
          <w:p w14:paraId="604B7BAA" w14:textId="77777777" w:rsidR="00720301" w:rsidRPr="00D4323C" w:rsidRDefault="00720301" w:rsidP="00057EC5">
            <w:pPr>
              <w:pStyle w:val="Normal1"/>
              <w:ind w:left="720"/>
              <w:rPr>
                <w:rFonts w:ascii="Arial" w:eastAsia="Arial" w:hAnsi="Arial" w:cs="Arial"/>
                <w:i/>
                <w:sz w:val="22"/>
                <w:szCs w:val="22"/>
              </w:rPr>
            </w:pPr>
            <w:r w:rsidRPr="00D4323C">
              <w:rPr>
                <w:rFonts w:ascii="Arial" w:eastAsia="Arial" w:hAnsi="Arial" w:cs="Arial"/>
                <w:i/>
                <w:sz w:val="22"/>
                <w:szCs w:val="22"/>
              </w:rPr>
              <w:t>You must be registered on the central digital platform (CDP).</w:t>
            </w:r>
          </w:p>
          <w:p w14:paraId="4AD4090A" w14:textId="77777777" w:rsidR="00720301" w:rsidRPr="00D4323C" w:rsidRDefault="00720301" w:rsidP="00682384">
            <w:pPr>
              <w:pStyle w:val="Normal1"/>
              <w:rPr>
                <w:rFonts w:ascii="Arial" w:eastAsia="Arial" w:hAnsi="Arial" w:cs="Arial"/>
                <w:sz w:val="22"/>
                <w:szCs w:val="22"/>
              </w:rPr>
            </w:pPr>
          </w:p>
        </w:tc>
      </w:tr>
      <w:tr w:rsidR="00913CBC" w:rsidRPr="002C05AE" w14:paraId="44E3329A" w14:textId="77777777" w:rsidTr="00D258D5">
        <w:tc>
          <w:tcPr>
            <w:tcW w:w="10201" w:type="dxa"/>
            <w:tcBorders>
              <w:top w:val="dashed" w:sz="4" w:space="0" w:color="auto"/>
              <w:left w:val="single" w:sz="4" w:space="0" w:color="auto"/>
            </w:tcBorders>
          </w:tcPr>
          <w:p w14:paraId="15041E9A" w14:textId="77777777" w:rsidR="00913CBC" w:rsidRPr="00D4323C" w:rsidRDefault="00913CBC" w:rsidP="007F2AFF">
            <w:pPr>
              <w:pStyle w:val="Normal1"/>
              <w:rPr>
                <w:rFonts w:ascii="Arial" w:eastAsia="Arial" w:hAnsi="Arial" w:cs="Arial"/>
                <w:sz w:val="22"/>
                <w:szCs w:val="22"/>
              </w:rPr>
            </w:pPr>
            <w:r w:rsidRPr="00D4323C">
              <w:rPr>
                <w:rFonts w:ascii="Arial" w:eastAsia="Arial" w:hAnsi="Arial" w:cs="Arial"/>
                <w:sz w:val="22"/>
                <w:szCs w:val="22"/>
              </w:rPr>
              <w:t>[Insert unique identifier]</w:t>
            </w:r>
          </w:p>
          <w:p w14:paraId="5A16C206" w14:textId="77777777" w:rsidR="00913CBC" w:rsidRPr="00D4323C" w:rsidRDefault="00913CBC" w:rsidP="00133CBE">
            <w:pPr>
              <w:pStyle w:val="Normal1"/>
              <w:rPr>
                <w:rFonts w:ascii="Arial" w:eastAsia="Arial" w:hAnsi="Arial" w:cs="Arial"/>
                <w:sz w:val="22"/>
                <w:szCs w:val="22"/>
              </w:rPr>
            </w:pPr>
          </w:p>
          <w:p w14:paraId="361E5658" w14:textId="77777777" w:rsidR="00913CBC" w:rsidRPr="00D4323C" w:rsidRDefault="00913CBC" w:rsidP="00133CBE">
            <w:pPr>
              <w:pStyle w:val="Normal1"/>
              <w:rPr>
                <w:rFonts w:ascii="Arial" w:eastAsia="Arial" w:hAnsi="Arial" w:cs="Arial"/>
                <w:sz w:val="22"/>
                <w:szCs w:val="22"/>
              </w:rPr>
            </w:pPr>
          </w:p>
        </w:tc>
      </w:tr>
      <w:tr w:rsidR="00720301" w:rsidRPr="002C05AE" w14:paraId="64A4DA0F" w14:textId="77777777" w:rsidTr="00280285">
        <w:tc>
          <w:tcPr>
            <w:tcW w:w="10201" w:type="dxa"/>
            <w:tcBorders>
              <w:top w:val="single" w:sz="4" w:space="0" w:color="auto"/>
              <w:bottom w:val="dashed" w:sz="4" w:space="0" w:color="auto"/>
            </w:tcBorders>
            <w:shd w:val="clear" w:color="auto" w:fill="F2F2F2" w:themeFill="background1" w:themeFillShade="F2"/>
          </w:tcPr>
          <w:p w14:paraId="5B192678" w14:textId="77777777" w:rsidR="00720301" w:rsidRPr="00D4323C" w:rsidRDefault="00720301" w:rsidP="00C22F00">
            <w:pPr>
              <w:pStyle w:val="Normal1"/>
              <w:numPr>
                <w:ilvl w:val="0"/>
                <w:numId w:val="10"/>
              </w:numPr>
              <w:rPr>
                <w:rFonts w:ascii="Arial" w:eastAsia="Arial" w:hAnsi="Arial" w:cs="Arial"/>
                <w:sz w:val="22"/>
                <w:szCs w:val="22"/>
              </w:rPr>
            </w:pPr>
            <w:r w:rsidRPr="00D4323C">
              <w:rPr>
                <w:rFonts w:ascii="Arial" w:eastAsia="Arial" w:hAnsi="Arial" w:cs="Arial"/>
                <w:sz w:val="22"/>
                <w:szCs w:val="22"/>
              </w:rPr>
              <w:t>Please confirm if you are bidding as a single supplier (with or without sub-contractors) or as part of a group or consortium.</w:t>
            </w:r>
          </w:p>
          <w:p w14:paraId="6EE5B257" w14:textId="77777777" w:rsidR="00057EC5" w:rsidRPr="00D4323C" w:rsidRDefault="00057EC5" w:rsidP="00057EC5">
            <w:pPr>
              <w:pStyle w:val="Normal1"/>
              <w:ind w:left="360"/>
              <w:rPr>
                <w:rFonts w:ascii="Arial" w:eastAsia="Arial" w:hAnsi="Arial" w:cs="Arial"/>
                <w:sz w:val="22"/>
                <w:szCs w:val="22"/>
              </w:rPr>
            </w:pPr>
          </w:p>
          <w:p w14:paraId="7CF7B142" w14:textId="77777777" w:rsidR="00720301" w:rsidRPr="00D4323C" w:rsidRDefault="00720301" w:rsidP="00057EC5">
            <w:pPr>
              <w:pStyle w:val="Normal1"/>
              <w:ind w:left="360"/>
              <w:rPr>
                <w:rFonts w:ascii="Arial" w:eastAsia="Arial" w:hAnsi="Arial" w:cs="Arial"/>
                <w:sz w:val="22"/>
                <w:szCs w:val="22"/>
              </w:rPr>
            </w:pPr>
            <w:r w:rsidRPr="00D4323C">
              <w:rPr>
                <w:rFonts w:ascii="Arial" w:eastAsia="Arial" w:hAnsi="Arial" w:cs="Arial"/>
                <w:sz w:val="22"/>
                <w:szCs w:val="22"/>
              </w:rPr>
              <w:t xml:space="preserve">If you are bidding as part of a group or consortium (including where you intend to establish a legal entity to deliver the contract), please provide: </w:t>
            </w:r>
          </w:p>
          <w:p w14:paraId="45582258" w14:textId="77777777" w:rsidR="00057EC5" w:rsidRPr="00D4323C" w:rsidRDefault="00057EC5" w:rsidP="00057EC5">
            <w:pPr>
              <w:pStyle w:val="Normal1"/>
              <w:ind w:left="360"/>
              <w:rPr>
                <w:rFonts w:ascii="Arial" w:eastAsia="Arial" w:hAnsi="Arial" w:cs="Arial"/>
                <w:sz w:val="22"/>
                <w:szCs w:val="22"/>
              </w:rPr>
            </w:pPr>
          </w:p>
          <w:p w14:paraId="612A5D10" w14:textId="77777777" w:rsidR="00720301"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the name of the group/consortium</w:t>
            </w:r>
          </w:p>
          <w:p w14:paraId="31411983" w14:textId="77777777" w:rsidR="00720301"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the proposed structure of the group/consortium, including the legal structure where applicable</w:t>
            </w:r>
          </w:p>
          <w:p w14:paraId="297C833E" w14:textId="77777777" w:rsidR="002A7EDC"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the name of the lead member in the group/consortium</w:t>
            </w:r>
          </w:p>
          <w:p w14:paraId="28C3B465" w14:textId="77777777" w:rsidR="00720301" w:rsidRPr="00D4323C" w:rsidRDefault="00720301" w:rsidP="00C22F00">
            <w:pPr>
              <w:pStyle w:val="Normal1"/>
              <w:numPr>
                <w:ilvl w:val="0"/>
                <w:numId w:val="4"/>
              </w:numPr>
              <w:rPr>
                <w:rFonts w:ascii="Arial" w:eastAsia="Arial" w:hAnsi="Arial" w:cs="Arial"/>
                <w:sz w:val="22"/>
                <w:szCs w:val="22"/>
              </w:rPr>
            </w:pPr>
            <w:r w:rsidRPr="00D4323C">
              <w:rPr>
                <w:rFonts w:ascii="Arial" w:eastAsia="Arial" w:hAnsi="Arial" w:cs="Arial"/>
                <w:sz w:val="22"/>
                <w:szCs w:val="22"/>
              </w:rPr>
              <w:t>your role in the group/consortium (e.g. lead member, consortium member, sub-contractor)</w:t>
            </w:r>
          </w:p>
          <w:p w14:paraId="76EC5C7B" w14:textId="77777777" w:rsidR="00701D7E" w:rsidRPr="00D4323C" w:rsidRDefault="00701D7E" w:rsidP="00701D7E">
            <w:pPr>
              <w:pStyle w:val="Normal1"/>
              <w:ind w:left="1080"/>
              <w:rPr>
                <w:rFonts w:ascii="Arial" w:eastAsia="Arial" w:hAnsi="Arial" w:cs="Arial"/>
                <w:sz w:val="22"/>
                <w:szCs w:val="22"/>
              </w:rPr>
            </w:pPr>
          </w:p>
        </w:tc>
      </w:tr>
      <w:tr w:rsidR="00913CBC" w:rsidRPr="002C05AE" w14:paraId="4657C3B7" w14:textId="77777777" w:rsidTr="00D258D5">
        <w:trPr>
          <w:trHeight w:val="1108"/>
        </w:trPr>
        <w:tc>
          <w:tcPr>
            <w:tcW w:w="10201" w:type="dxa"/>
            <w:tcBorders>
              <w:top w:val="dashed" w:sz="4" w:space="0" w:color="auto"/>
              <w:left w:val="single" w:sz="4" w:space="0" w:color="auto"/>
            </w:tcBorders>
          </w:tcPr>
          <w:p w14:paraId="234E6990" w14:textId="77777777" w:rsidR="00913CBC" w:rsidRPr="00D4323C" w:rsidRDefault="00913CBC" w:rsidP="00720301">
            <w:pPr>
              <w:pStyle w:val="Normal1"/>
              <w:rPr>
                <w:rFonts w:ascii="Arial" w:eastAsia="Arial" w:hAnsi="Arial" w:cs="Arial"/>
                <w:sz w:val="22"/>
                <w:szCs w:val="22"/>
              </w:rPr>
            </w:pPr>
            <w:r w:rsidRPr="00D4323C">
              <w:rPr>
                <w:rFonts w:ascii="Arial" w:eastAsia="Arial" w:hAnsi="Arial" w:cs="Arial"/>
                <w:sz w:val="22"/>
                <w:szCs w:val="22"/>
              </w:rPr>
              <w:t>[Insert information]</w:t>
            </w:r>
          </w:p>
          <w:p w14:paraId="1234734F" w14:textId="77777777" w:rsidR="00913CBC" w:rsidRPr="00D4323C" w:rsidRDefault="00913CBC" w:rsidP="00720301">
            <w:pPr>
              <w:pStyle w:val="Normal1"/>
              <w:rPr>
                <w:rFonts w:ascii="Arial" w:eastAsia="Arial" w:hAnsi="Arial" w:cs="Arial"/>
                <w:sz w:val="22"/>
                <w:szCs w:val="22"/>
              </w:rPr>
            </w:pPr>
          </w:p>
          <w:p w14:paraId="013867CF" w14:textId="77777777" w:rsidR="00976EA4" w:rsidRPr="00D4323C" w:rsidRDefault="00976EA4" w:rsidP="00720301">
            <w:pPr>
              <w:pStyle w:val="Normal1"/>
              <w:rPr>
                <w:rFonts w:ascii="Arial" w:eastAsia="Arial" w:hAnsi="Arial" w:cs="Arial"/>
                <w:sz w:val="22"/>
                <w:szCs w:val="22"/>
              </w:rPr>
            </w:pPr>
          </w:p>
          <w:p w14:paraId="6BF315F6" w14:textId="77777777" w:rsidR="008E3C59" w:rsidRPr="00D4323C" w:rsidRDefault="008E3C59" w:rsidP="00720301">
            <w:pPr>
              <w:pStyle w:val="Normal1"/>
              <w:rPr>
                <w:rFonts w:ascii="Arial" w:eastAsia="Arial" w:hAnsi="Arial" w:cs="Arial"/>
                <w:sz w:val="22"/>
                <w:szCs w:val="22"/>
              </w:rPr>
            </w:pPr>
          </w:p>
          <w:p w14:paraId="679E6D2F" w14:textId="77777777" w:rsidR="002A7EDC" w:rsidRPr="00D4323C" w:rsidRDefault="002A7EDC" w:rsidP="00720301">
            <w:pPr>
              <w:pStyle w:val="Normal1"/>
              <w:rPr>
                <w:rFonts w:ascii="Arial" w:eastAsia="Arial" w:hAnsi="Arial" w:cs="Arial"/>
                <w:sz w:val="22"/>
                <w:szCs w:val="22"/>
              </w:rPr>
            </w:pPr>
          </w:p>
          <w:p w14:paraId="43CFA254" w14:textId="77777777" w:rsidR="00701D7E" w:rsidRPr="00D4323C" w:rsidRDefault="00701D7E" w:rsidP="00720301">
            <w:pPr>
              <w:pStyle w:val="Normal1"/>
              <w:rPr>
                <w:rFonts w:ascii="Arial" w:eastAsia="Arial" w:hAnsi="Arial" w:cs="Arial"/>
                <w:sz w:val="22"/>
                <w:szCs w:val="22"/>
              </w:rPr>
            </w:pPr>
          </w:p>
          <w:p w14:paraId="0F934CD5" w14:textId="77777777" w:rsidR="00701D7E" w:rsidRPr="00D4323C" w:rsidRDefault="00701D7E" w:rsidP="00720301">
            <w:pPr>
              <w:pStyle w:val="Normal1"/>
              <w:rPr>
                <w:rFonts w:ascii="Arial" w:eastAsia="Arial" w:hAnsi="Arial" w:cs="Arial"/>
                <w:sz w:val="22"/>
                <w:szCs w:val="22"/>
              </w:rPr>
            </w:pPr>
          </w:p>
          <w:p w14:paraId="20F73277" w14:textId="77777777" w:rsidR="002A7EDC" w:rsidRPr="00D4323C" w:rsidRDefault="002A7EDC" w:rsidP="00720301">
            <w:pPr>
              <w:pStyle w:val="Normal1"/>
              <w:rPr>
                <w:rFonts w:ascii="Arial" w:eastAsia="Arial" w:hAnsi="Arial" w:cs="Arial"/>
                <w:sz w:val="22"/>
                <w:szCs w:val="22"/>
              </w:rPr>
            </w:pPr>
          </w:p>
        </w:tc>
      </w:tr>
      <w:tr w:rsidR="00B95A74" w:rsidRPr="002C05AE" w14:paraId="6D5B3F29" w14:textId="77777777" w:rsidTr="00280285">
        <w:tc>
          <w:tcPr>
            <w:tcW w:w="10201" w:type="dxa"/>
            <w:tcBorders>
              <w:bottom w:val="dashed" w:sz="4" w:space="0" w:color="auto"/>
            </w:tcBorders>
            <w:shd w:val="clear" w:color="auto" w:fill="F2F2F2" w:themeFill="background1" w:themeFillShade="F2"/>
          </w:tcPr>
          <w:p w14:paraId="2FFC1E12" w14:textId="77777777" w:rsidR="00B95A74" w:rsidRPr="00D4323C" w:rsidRDefault="00913CBC" w:rsidP="00C22F00">
            <w:pPr>
              <w:pStyle w:val="Normal1"/>
              <w:numPr>
                <w:ilvl w:val="0"/>
                <w:numId w:val="10"/>
              </w:numPr>
              <w:rPr>
                <w:rFonts w:ascii="Arial" w:eastAsia="Arial" w:hAnsi="Arial" w:cs="Arial"/>
                <w:sz w:val="22"/>
                <w:szCs w:val="22"/>
              </w:rPr>
            </w:pPr>
            <w:r w:rsidRPr="00D4323C">
              <w:rPr>
                <w:rFonts w:ascii="Arial" w:eastAsia="Arial" w:hAnsi="Arial" w:cs="Arial"/>
                <w:sz w:val="22"/>
                <w:szCs w:val="22"/>
              </w:rPr>
              <w:t>If applicable, please confirm which lot(s) you wish to bid for?</w:t>
            </w:r>
          </w:p>
          <w:p w14:paraId="761A632A" w14:textId="77777777" w:rsidR="00701D7E" w:rsidRPr="00D4323C" w:rsidRDefault="00701D7E" w:rsidP="00701D7E">
            <w:pPr>
              <w:pStyle w:val="Normal1"/>
              <w:ind w:left="360"/>
              <w:rPr>
                <w:rFonts w:ascii="Arial" w:eastAsia="Arial" w:hAnsi="Arial" w:cs="Arial"/>
                <w:sz w:val="22"/>
                <w:szCs w:val="22"/>
              </w:rPr>
            </w:pPr>
          </w:p>
        </w:tc>
      </w:tr>
      <w:tr w:rsidR="00B95A74" w:rsidRPr="002C05AE" w14:paraId="793F3183" w14:textId="77777777" w:rsidTr="00D258D5">
        <w:tc>
          <w:tcPr>
            <w:tcW w:w="10201" w:type="dxa"/>
            <w:tcBorders>
              <w:top w:val="dashed" w:sz="4" w:space="0" w:color="auto"/>
            </w:tcBorders>
          </w:tcPr>
          <w:p w14:paraId="6093004D" w14:textId="77777777" w:rsidR="00B95A74" w:rsidRPr="00D4323C" w:rsidRDefault="00864B99" w:rsidP="00720301">
            <w:pPr>
              <w:pStyle w:val="Normal1"/>
              <w:rPr>
                <w:rFonts w:ascii="Arial" w:eastAsia="Arial" w:hAnsi="Arial" w:cs="Arial"/>
                <w:sz w:val="22"/>
                <w:szCs w:val="22"/>
              </w:rPr>
            </w:pPr>
            <w:r w:rsidRPr="00D4323C">
              <w:rPr>
                <w:rFonts w:ascii="Arial" w:eastAsia="Arial" w:hAnsi="Arial" w:cs="Arial"/>
                <w:sz w:val="22"/>
                <w:szCs w:val="22"/>
              </w:rPr>
              <w:t>[Insert details]</w:t>
            </w:r>
          </w:p>
          <w:p w14:paraId="027F8648" w14:textId="77777777" w:rsidR="00864B99" w:rsidRPr="00D4323C" w:rsidRDefault="00864B99" w:rsidP="00720301">
            <w:pPr>
              <w:pStyle w:val="Normal1"/>
              <w:rPr>
                <w:rFonts w:ascii="Arial" w:eastAsia="Arial" w:hAnsi="Arial" w:cs="Arial"/>
                <w:sz w:val="22"/>
                <w:szCs w:val="22"/>
              </w:rPr>
            </w:pPr>
          </w:p>
          <w:p w14:paraId="714F38BE" w14:textId="77777777" w:rsidR="00976EA4" w:rsidRPr="00D4323C" w:rsidRDefault="00976EA4" w:rsidP="00720301">
            <w:pPr>
              <w:pStyle w:val="Normal1"/>
              <w:rPr>
                <w:rFonts w:ascii="Arial" w:eastAsia="Arial" w:hAnsi="Arial" w:cs="Arial"/>
                <w:sz w:val="22"/>
                <w:szCs w:val="22"/>
              </w:rPr>
            </w:pPr>
          </w:p>
          <w:p w14:paraId="0740C0E6" w14:textId="77777777" w:rsidR="002A7EDC" w:rsidRPr="00D4323C" w:rsidRDefault="002A7EDC" w:rsidP="00720301">
            <w:pPr>
              <w:pStyle w:val="Normal1"/>
              <w:rPr>
                <w:rFonts w:ascii="Arial" w:eastAsia="Arial" w:hAnsi="Arial" w:cs="Arial"/>
                <w:sz w:val="22"/>
                <w:szCs w:val="22"/>
              </w:rPr>
            </w:pPr>
          </w:p>
          <w:p w14:paraId="5A34E2F0" w14:textId="77777777" w:rsidR="00701D7E" w:rsidRPr="00D4323C" w:rsidRDefault="00701D7E" w:rsidP="00720301">
            <w:pPr>
              <w:pStyle w:val="Normal1"/>
              <w:rPr>
                <w:rFonts w:ascii="Arial" w:eastAsia="Arial" w:hAnsi="Arial" w:cs="Arial"/>
                <w:sz w:val="22"/>
                <w:szCs w:val="22"/>
              </w:rPr>
            </w:pPr>
          </w:p>
          <w:p w14:paraId="39F2F18C" w14:textId="77777777" w:rsidR="00701D7E" w:rsidRPr="00D4323C" w:rsidRDefault="00701D7E" w:rsidP="00720301">
            <w:pPr>
              <w:pStyle w:val="Normal1"/>
              <w:rPr>
                <w:rFonts w:ascii="Arial" w:eastAsia="Arial" w:hAnsi="Arial" w:cs="Arial"/>
                <w:sz w:val="22"/>
                <w:szCs w:val="22"/>
              </w:rPr>
            </w:pPr>
          </w:p>
          <w:p w14:paraId="382951F7" w14:textId="77777777" w:rsidR="00701D7E" w:rsidRPr="00D4323C" w:rsidRDefault="00701D7E" w:rsidP="00720301">
            <w:pPr>
              <w:pStyle w:val="Normal1"/>
              <w:rPr>
                <w:rFonts w:ascii="Arial" w:eastAsia="Arial" w:hAnsi="Arial" w:cs="Arial"/>
                <w:sz w:val="22"/>
                <w:szCs w:val="22"/>
              </w:rPr>
            </w:pPr>
          </w:p>
          <w:p w14:paraId="243A3CDC" w14:textId="77777777" w:rsidR="00701D7E" w:rsidRPr="00D4323C" w:rsidRDefault="00701D7E" w:rsidP="00720301">
            <w:pPr>
              <w:pStyle w:val="Normal1"/>
              <w:rPr>
                <w:rFonts w:ascii="Arial" w:eastAsia="Arial" w:hAnsi="Arial" w:cs="Arial"/>
                <w:sz w:val="22"/>
                <w:szCs w:val="22"/>
              </w:rPr>
            </w:pPr>
          </w:p>
          <w:p w14:paraId="693D8C60" w14:textId="77777777" w:rsidR="00864B99" w:rsidRPr="00D4323C" w:rsidRDefault="00864B99" w:rsidP="00720301">
            <w:pPr>
              <w:pStyle w:val="Normal1"/>
              <w:rPr>
                <w:rFonts w:ascii="Arial" w:eastAsia="Arial" w:hAnsi="Arial" w:cs="Arial"/>
                <w:sz w:val="22"/>
                <w:szCs w:val="22"/>
              </w:rPr>
            </w:pPr>
          </w:p>
        </w:tc>
      </w:tr>
      <w:tr w:rsidR="00B95A74" w:rsidRPr="002C05AE" w14:paraId="363B4229" w14:textId="77777777" w:rsidTr="00280285">
        <w:tc>
          <w:tcPr>
            <w:tcW w:w="10201" w:type="dxa"/>
            <w:tcBorders>
              <w:bottom w:val="dashed" w:sz="4" w:space="0" w:color="auto"/>
            </w:tcBorders>
            <w:shd w:val="clear" w:color="auto" w:fill="F2F2F2" w:themeFill="background1" w:themeFillShade="F2"/>
          </w:tcPr>
          <w:p w14:paraId="085B6B59" w14:textId="77777777" w:rsidR="00B95A74" w:rsidRPr="00D4323C" w:rsidRDefault="00864B99" w:rsidP="00C22F00">
            <w:pPr>
              <w:pStyle w:val="Normal1"/>
              <w:numPr>
                <w:ilvl w:val="0"/>
                <w:numId w:val="10"/>
              </w:numPr>
              <w:rPr>
                <w:rFonts w:ascii="Arial" w:eastAsia="Arial" w:hAnsi="Arial" w:cs="Arial"/>
                <w:sz w:val="22"/>
                <w:szCs w:val="22"/>
              </w:rPr>
            </w:pPr>
            <w:r w:rsidRPr="00D4323C">
              <w:rPr>
                <w:rFonts w:ascii="Arial" w:eastAsia="Arial" w:hAnsi="Arial" w:cs="Arial"/>
                <w:sz w:val="22"/>
                <w:szCs w:val="22"/>
              </w:rPr>
              <w:t>Are you on the debarment list?</w:t>
            </w:r>
          </w:p>
          <w:p w14:paraId="3631F971" w14:textId="77777777" w:rsidR="00701D7E" w:rsidRPr="00D4323C" w:rsidRDefault="00701D7E" w:rsidP="00701D7E">
            <w:pPr>
              <w:pStyle w:val="Normal1"/>
              <w:ind w:left="360"/>
              <w:rPr>
                <w:rFonts w:ascii="Arial" w:eastAsia="Arial" w:hAnsi="Arial" w:cs="Arial"/>
                <w:sz w:val="22"/>
                <w:szCs w:val="22"/>
              </w:rPr>
            </w:pPr>
          </w:p>
        </w:tc>
      </w:tr>
      <w:tr w:rsidR="00B95A74" w:rsidRPr="002C05AE" w14:paraId="12783B4B" w14:textId="77777777" w:rsidTr="00C25B3E">
        <w:tc>
          <w:tcPr>
            <w:tcW w:w="10201" w:type="dxa"/>
            <w:tcBorders>
              <w:top w:val="dashed" w:sz="4" w:space="0" w:color="auto"/>
            </w:tcBorders>
          </w:tcPr>
          <w:p w14:paraId="1A65FE22" w14:textId="77777777" w:rsidR="00B95A74" w:rsidRPr="00D4323C" w:rsidRDefault="00976EA4" w:rsidP="00720301">
            <w:pPr>
              <w:pStyle w:val="Normal1"/>
              <w:rPr>
                <w:rFonts w:ascii="Arial" w:eastAsia="Arial" w:hAnsi="Arial" w:cs="Arial"/>
                <w:sz w:val="22"/>
                <w:szCs w:val="22"/>
              </w:rPr>
            </w:pPr>
            <w:r w:rsidRPr="00D4323C">
              <w:rPr>
                <w:rFonts w:ascii="Arial" w:eastAsia="Arial" w:hAnsi="Arial" w:cs="Arial"/>
                <w:sz w:val="22"/>
                <w:szCs w:val="22"/>
              </w:rPr>
              <w:t>[Insert Yes or No]</w:t>
            </w:r>
          </w:p>
          <w:p w14:paraId="55D30CA8" w14:textId="77777777" w:rsidR="00976EA4" w:rsidRPr="00D4323C" w:rsidRDefault="00976EA4" w:rsidP="00720301">
            <w:pPr>
              <w:pStyle w:val="Normal1"/>
              <w:rPr>
                <w:rFonts w:ascii="Arial" w:eastAsia="Arial" w:hAnsi="Arial" w:cs="Arial"/>
                <w:sz w:val="22"/>
                <w:szCs w:val="22"/>
              </w:rPr>
            </w:pPr>
            <w:r w:rsidRPr="00D4323C">
              <w:rPr>
                <w:rFonts w:ascii="Arial" w:eastAsia="Arial" w:hAnsi="Arial" w:cs="Arial"/>
                <w:sz w:val="22"/>
                <w:szCs w:val="22"/>
              </w:rPr>
              <w:t>[If yes, insert details]</w:t>
            </w:r>
          </w:p>
          <w:p w14:paraId="1C996C9D" w14:textId="77777777" w:rsidR="00701D7E" w:rsidRPr="00D4323C" w:rsidRDefault="00701D7E" w:rsidP="00720301">
            <w:pPr>
              <w:pStyle w:val="Normal1"/>
              <w:rPr>
                <w:rFonts w:ascii="Arial" w:eastAsia="Arial" w:hAnsi="Arial" w:cs="Arial"/>
                <w:sz w:val="22"/>
                <w:szCs w:val="22"/>
              </w:rPr>
            </w:pPr>
          </w:p>
          <w:p w14:paraId="44E885DF" w14:textId="77777777" w:rsidR="00701D7E" w:rsidRPr="00D4323C" w:rsidRDefault="00701D7E" w:rsidP="00720301">
            <w:pPr>
              <w:pStyle w:val="Normal1"/>
              <w:rPr>
                <w:rFonts w:ascii="Arial" w:eastAsia="Arial" w:hAnsi="Arial" w:cs="Arial"/>
                <w:sz w:val="22"/>
                <w:szCs w:val="22"/>
              </w:rPr>
            </w:pPr>
          </w:p>
          <w:p w14:paraId="276496C0" w14:textId="77777777" w:rsidR="00701D7E" w:rsidRPr="00D4323C" w:rsidRDefault="00701D7E" w:rsidP="00720301">
            <w:pPr>
              <w:pStyle w:val="Normal1"/>
              <w:rPr>
                <w:rFonts w:ascii="Arial" w:eastAsia="Arial" w:hAnsi="Arial" w:cs="Arial"/>
                <w:sz w:val="22"/>
                <w:szCs w:val="22"/>
              </w:rPr>
            </w:pPr>
          </w:p>
          <w:p w14:paraId="58F81C50" w14:textId="77777777" w:rsidR="00701D7E" w:rsidRPr="00D4323C" w:rsidRDefault="00701D7E" w:rsidP="00720301">
            <w:pPr>
              <w:pStyle w:val="Normal1"/>
              <w:rPr>
                <w:rFonts w:ascii="Arial" w:eastAsia="Arial" w:hAnsi="Arial" w:cs="Arial"/>
                <w:sz w:val="22"/>
                <w:szCs w:val="22"/>
              </w:rPr>
            </w:pPr>
          </w:p>
          <w:p w14:paraId="41631DBA" w14:textId="77777777" w:rsidR="00701D7E" w:rsidRPr="00D4323C" w:rsidRDefault="00701D7E" w:rsidP="00720301">
            <w:pPr>
              <w:pStyle w:val="Normal1"/>
              <w:rPr>
                <w:rFonts w:ascii="Arial" w:eastAsia="Arial" w:hAnsi="Arial" w:cs="Arial"/>
                <w:sz w:val="22"/>
                <w:szCs w:val="22"/>
              </w:rPr>
            </w:pPr>
          </w:p>
        </w:tc>
      </w:tr>
    </w:tbl>
    <w:p w14:paraId="2987741B" w14:textId="77777777" w:rsidR="00701D7E" w:rsidRDefault="00701D7E"/>
    <w:tbl>
      <w:tblPr>
        <w:tblStyle w:val="TableGrid"/>
        <w:tblW w:w="0" w:type="auto"/>
        <w:tblLayout w:type="fixed"/>
        <w:tblLook w:val="04A0" w:firstRow="1" w:lastRow="0" w:firstColumn="1" w:lastColumn="0" w:noHBand="0" w:noVBand="1"/>
      </w:tblPr>
      <w:tblGrid>
        <w:gridCol w:w="10201"/>
      </w:tblGrid>
      <w:tr w:rsidR="00B95A74" w:rsidRPr="00D4323C" w14:paraId="15A1CC64" w14:textId="77777777" w:rsidTr="00D4323C">
        <w:trPr>
          <w:trHeight w:val="416"/>
        </w:trPr>
        <w:tc>
          <w:tcPr>
            <w:tcW w:w="10201" w:type="dxa"/>
            <w:shd w:val="clear" w:color="auto" w:fill="361E54"/>
            <w:vAlign w:val="center"/>
          </w:tcPr>
          <w:p w14:paraId="4C7DEAB4" w14:textId="77777777" w:rsidR="00701D7E" w:rsidRPr="00D4323C" w:rsidRDefault="002B38DE" w:rsidP="00D4323C">
            <w:pPr>
              <w:pStyle w:val="Normal1"/>
              <w:rPr>
                <w:rFonts w:ascii="Arial" w:eastAsia="Arial" w:hAnsi="Arial" w:cs="Arial"/>
                <w:b/>
                <w:bCs/>
                <w:color w:val="FFFFFF" w:themeColor="background1"/>
                <w:sz w:val="22"/>
                <w:szCs w:val="22"/>
              </w:rPr>
            </w:pPr>
            <w:r w:rsidRPr="00D4323C">
              <w:rPr>
                <w:rFonts w:ascii="Arial" w:eastAsia="Arial" w:hAnsi="Arial" w:cs="Arial"/>
                <w:b/>
                <w:bCs/>
                <w:color w:val="FFFFFF" w:themeColor="background1"/>
                <w:sz w:val="22"/>
                <w:szCs w:val="22"/>
              </w:rPr>
              <w:lastRenderedPageBreak/>
              <w:t xml:space="preserve">Part 1 </w:t>
            </w:r>
            <w:r w:rsidR="007940C0" w:rsidRPr="00D4323C">
              <w:rPr>
                <w:rFonts w:ascii="Arial" w:eastAsia="Arial" w:hAnsi="Arial" w:cs="Arial"/>
                <w:b/>
                <w:bCs/>
                <w:color w:val="FFFFFF" w:themeColor="background1"/>
                <w:sz w:val="22"/>
                <w:szCs w:val="22"/>
              </w:rPr>
              <w:t>– Confirmation of core supplier information</w:t>
            </w:r>
          </w:p>
        </w:tc>
      </w:tr>
      <w:tr w:rsidR="00B10930" w:rsidRPr="00D4323C" w14:paraId="7862C590" w14:textId="77777777" w:rsidTr="00280285">
        <w:tc>
          <w:tcPr>
            <w:tcW w:w="10201" w:type="dxa"/>
            <w:tcBorders>
              <w:bottom w:val="dashed" w:sz="4" w:space="0" w:color="auto"/>
            </w:tcBorders>
            <w:shd w:val="clear" w:color="auto" w:fill="F2F2F2" w:themeFill="background1" w:themeFillShade="F2"/>
          </w:tcPr>
          <w:p w14:paraId="7B2AD95D" w14:textId="77777777" w:rsidR="00F658E1" w:rsidRDefault="00F658E1" w:rsidP="00F658E1">
            <w:pPr>
              <w:pStyle w:val="Normal1"/>
              <w:numPr>
                <w:ilvl w:val="0"/>
                <w:numId w:val="10"/>
              </w:numPr>
              <w:rPr>
                <w:rFonts w:ascii="Arial" w:eastAsia="Arial" w:hAnsi="Arial" w:cs="Arial"/>
                <w:sz w:val="22"/>
                <w:szCs w:val="22"/>
              </w:rPr>
            </w:pPr>
            <w:r w:rsidRPr="00A458E8">
              <w:rPr>
                <w:rFonts w:ascii="Arial" w:eastAsia="Arial" w:hAnsi="Arial" w:cs="Arial"/>
                <w:sz w:val="22"/>
                <w:szCs w:val="22"/>
              </w:rPr>
              <w:t>You must submit up-to-date core supplier information on</w:t>
            </w:r>
            <w:r>
              <w:rPr>
                <w:rFonts w:ascii="Arial" w:eastAsia="Arial" w:hAnsi="Arial" w:cs="Arial"/>
                <w:sz w:val="22"/>
                <w:szCs w:val="22"/>
              </w:rPr>
              <w:t xml:space="preserve"> the C</w:t>
            </w:r>
            <w:r w:rsidR="007C2ADE">
              <w:rPr>
                <w:rFonts w:ascii="Arial" w:eastAsia="Arial" w:hAnsi="Arial" w:cs="Arial"/>
                <w:sz w:val="22"/>
                <w:szCs w:val="22"/>
              </w:rPr>
              <w:t xml:space="preserve">entral Digital Platform </w:t>
            </w:r>
            <w:r w:rsidR="000B3B1B">
              <w:rPr>
                <w:rFonts w:ascii="Arial" w:eastAsia="Arial" w:hAnsi="Arial" w:cs="Arial"/>
                <w:sz w:val="22"/>
                <w:szCs w:val="22"/>
              </w:rPr>
              <w:t xml:space="preserve">(CDP) </w:t>
            </w:r>
            <w:r w:rsidR="007C2ADE">
              <w:rPr>
                <w:rFonts w:ascii="Arial" w:eastAsia="Arial" w:hAnsi="Arial" w:cs="Arial"/>
                <w:sz w:val="22"/>
                <w:szCs w:val="22"/>
              </w:rPr>
              <w:t xml:space="preserve">- </w:t>
            </w:r>
            <w:r>
              <w:rPr>
                <w:rFonts w:ascii="Arial" w:eastAsia="Arial" w:hAnsi="Arial" w:cs="Arial"/>
                <w:sz w:val="22"/>
                <w:szCs w:val="22"/>
              </w:rPr>
              <w:t>Find a Tender (</w:t>
            </w:r>
            <w:hyperlink r:id="rId15" w:history="1">
              <w:r w:rsidRPr="009325A0">
                <w:rPr>
                  <w:rStyle w:val="Hyperlink"/>
                  <w:rFonts w:ascii="Arial" w:eastAsia="Arial" w:hAnsi="Arial" w:cs="Arial"/>
                  <w:sz w:val="22"/>
                  <w:szCs w:val="22"/>
                </w:rPr>
                <w:t>www.find-tender.service.gov.uk</w:t>
              </w:r>
            </w:hyperlink>
            <w:r>
              <w:rPr>
                <w:rFonts w:ascii="Arial" w:eastAsia="Arial" w:hAnsi="Arial" w:cs="Arial"/>
                <w:sz w:val="22"/>
                <w:szCs w:val="22"/>
              </w:rPr>
              <w:t xml:space="preserve">) </w:t>
            </w:r>
            <w:r w:rsidRPr="00A458E8">
              <w:rPr>
                <w:rFonts w:ascii="Arial" w:eastAsia="Arial" w:hAnsi="Arial" w:cs="Arial"/>
                <w:sz w:val="22"/>
                <w:szCs w:val="22"/>
              </w:rPr>
              <w:t>and share this information with us</w:t>
            </w:r>
            <w:r>
              <w:rPr>
                <w:rFonts w:ascii="Arial" w:eastAsia="Arial" w:hAnsi="Arial" w:cs="Arial"/>
                <w:sz w:val="22"/>
                <w:szCs w:val="22"/>
              </w:rPr>
              <w:t xml:space="preserve"> (</w:t>
            </w:r>
            <w:r w:rsidRPr="00A458E8">
              <w:rPr>
                <w:rFonts w:ascii="Arial" w:eastAsia="Arial" w:hAnsi="Arial" w:cs="Arial"/>
                <w:sz w:val="22"/>
                <w:szCs w:val="22"/>
              </w:rPr>
              <w:t>PDF download</w:t>
            </w:r>
            <w:r>
              <w:rPr>
                <w:rFonts w:ascii="Arial" w:eastAsia="Arial" w:hAnsi="Arial" w:cs="Arial"/>
                <w:sz w:val="22"/>
                <w:szCs w:val="22"/>
              </w:rPr>
              <w:t xml:space="preserve"> from the CDP, Find a Tender).</w:t>
            </w:r>
          </w:p>
          <w:p w14:paraId="35E1B81A" w14:textId="77777777" w:rsidR="00F658E1" w:rsidRDefault="00F658E1" w:rsidP="00F658E1">
            <w:pPr>
              <w:pStyle w:val="Normal1"/>
              <w:ind w:left="360"/>
              <w:rPr>
                <w:rFonts w:ascii="Arial" w:eastAsia="Arial" w:hAnsi="Arial" w:cs="Arial"/>
                <w:sz w:val="22"/>
                <w:szCs w:val="22"/>
              </w:rPr>
            </w:pPr>
          </w:p>
          <w:p w14:paraId="2F6085E7" w14:textId="77777777" w:rsidR="00B10930" w:rsidRPr="00D4323C" w:rsidRDefault="00B10930" w:rsidP="00B10930">
            <w:pPr>
              <w:pStyle w:val="Normal1"/>
              <w:rPr>
                <w:rFonts w:ascii="Arial" w:eastAsia="Arial" w:hAnsi="Arial" w:cs="Arial"/>
                <w:sz w:val="22"/>
                <w:szCs w:val="22"/>
              </w:rPr>
            </w:pPr>
            <w:r w:rsidRPr="00D4323C">
              <w:rPr>
                <w:rFonts w:ascii="Arial" w:eastAsia="Arial" w:hAnsi="Arial" w:cs="Arial"/>
                <w:sz w:val="22"/>
                <w:szCs w:val="22"/>
              </w:rPr>
              <w:t>This includes:</w:t>
            </w:r>
          </w:p>
          <w:p w14:paraId="24FDBB32"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basic information</w:t>
            </w:r>
          </w:p>
          <w:p w14:paraId="3503438F"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 xml:space="preserve">connected person information (these are persons with the right to exercise, or who </w:t>
            </w:r>
            <w:proofErr w:type="gramStart"/>
            <w:r w:rsidRPr="00D4323C">
              <w:rPr>
                <w:rFonts w:ascii="Arial" w:eastAsia="Arial" w:hAnsi="Arial" w:cs="Arial"/>
                <w:sz w:val="22"/>
                <w:szCs w:val="22"/>
              </w:rPr>
              <w:t>actually exercise</w:t>
            </w:r>
            <w:proofErr w:type="gramEnd"/>
            <w:r w:rsidRPr="00D4323C">
              <w:rPr>
                <w:rFonts w:ascii="Arial" w:eastAsia="Arial" w:hAnsi="Arial" w:cs="Arial"/>
                <w:sz w:val="22"/>
                <w:szCs w:val="22"/>
              </w:rPr>
              <w:t xml:space="preserve">, significant influence or control over the supplier, or over whom the supplier has the right to exercise, or </w:t>
            </w:r>
            <w:proofErr w:type="gramStart"/>
            <w:r w:rsidRPr="00D4323C">
              <w:rPr>
                <w:rFonts w:ascii="Arial" w:eastAsia="Arial" w:hAnsi="Arial" w:cs="Arial"/>
                <w:sz w:val="22"/>
                <w:szCs w:val="22"/>
              </w:rPr>
              <w:t>actually exercises</w:t>
            </w:r>
            <w:proofErr w:type="gramEnd"/>
            <w:r w:rsidRPr="00D4323C">
              <w:rPr>
                <w:rFonts w:ascii="Arial" w:eastAsia="Arial" w:hAnsi="Arial" w:cs="Arial"/>
                <w:sz w:val="22"/>
                <w:szCs w:val="22"/>
              </w:rPr>
              <w:t>, significant influence or control over, for example: directors, majority shareholders and parent and subsidiary companies)</w:t>
            </w:r>
          </w:p>
          <w:p w14:paraId="594388FC"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qualifications</w:t>
            </w:r>
          </w:p>
          <w:p w14:paraId="0EEB02B1"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trade assurances</w:t>
            </w:r>
          </w:p>
          <w:p w14:paraId="68D2FD4A"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exclusion grounds information</w:t>
            </w:r>
          </w:p>
          <w:p w14:paraId="014BFA8B" w14:textId="77777777" w:rsidR="00B10930" w:rsidRPr="00D4323C" w:rsidRDefault="00B10930" w:rsidP="00C22F00">
            <w:pPr>
              <w:pStyle w:val="Normal1"/>
              <w:numPr>
                <w:ilvl w:val="0"/>
                <w:numId w:val="5"/>
              </w:numPr>
              <w:rPr>
                <w:rFonts w:ascii="Arial" w:eastAsia="Arial" w:hAnsi="Arial" w:cs="Arial"/>
                <w:sz w:val="22"/>
                <w:szCs w:val="22"/>
              </w:rPr>
            </w:pPr>
            <w:r w:rsidRPr="00D4323C">
              <w:rPr>
                <w:rFonts w:ascii="Arial" w:eastAsia="Arial" w:hAnsi="Arial" w:cs="Arial"/>
                <w:sz w:val="22"/>
                <w:szCs w:val="22"/>
              </w:rPr>
              <w:t>economic and financial standing information</w:t>
            </w:r>
          </w:p>
          <w:p w14:paraId="5AD7673C" w14:textId="77777777" w:rsidR="00D258D5" w:rsidRPr="00D4323C" w:rsidRDefault="00D258D5" w:rsidP="00D258D5">
            <w:pPr>
              <w:pStyle w:val="Normal1"/>
              <w:ind w:left="360"/>
              <w:rPr>
                <w:rFonts w:ascii="Arial" w:eastAsia="Arial" w:hAnsi="Arial" w:cs="Arial"/>
                <w:sz w:val="22"/>
                <w:szCs w:val="22"/>
              </w:rPr>
            </w:pPr>
          </w:p>
          <w:p w14:paraId="14A0403E" w14:textId="77777777" w:rsidR="00B10930" w:rsidRPr="00D4323C" w:rsidRDefault="00B10930" w:rsidP="00D258D5">
            <w:pPr>
              <w:pStyle w:val="Normal1"/>
              <w:tabs>
                <w:tab w:val="left" w:pos="6363"/>
              </w:tabs>
              <w:ind w:left="360"/>
              <w:rPr>
                <w:rFonts w:ascii="Arial" w:eastAsia="Arial" w:hAnsi="Arial" w:cs="Arial"/>
                <w:sz w:val="22"/>
                <w:szCs w:val="22"/>
              </w:rPr>
            </w:pPr>
            <w:r w:rsidRPr="00D4323C">
              <w:rPr>
                <w:rFonts w:ascii="Arial" w:eastAsia="Arial" w:hAnsi="Arial" w:cs="Arial"/>
                <w:sz w:val="22"/>
                <w:szCs w:val="22"/>
              </w:rPr>
              <w:t>Please confirm you have shared this information with us.</w:t>
            </w:r>
            <w:r w:rsidR="00D258D5" w:rsidRPr="00D4323C">
              <w:rPr>
                <w:rFonts w:ascii="Arial" w:eastAsia="Arial" w:hAnsi="Arial" w:cs="Arial"/>
                <w:sz w:val="22"/>
                <w:szCs w:val="22"/>
              </w:rPr>
              <w:tab/>
            </w:r>
          </w:p>
          <w:p w14:paraId="62CD487D" w14:textId="77777777" w:rsidR="00701D7E" w:rsidRPr="00D4323C" w:rsidRDefault="00701D7E" w:rsidP="00D258D5">
            <w:pPr>
              <w:pStyle w:val="Normal1"/>
              <w:tabs>
                <w:tab w:val="left" w:pos="6363"/>
              </w:tabs>
              <w:ind w:left="360"/>
              <w:rPr>
                <w:rFonts w:ascii="Arial" w:eastAsia="Arial" w:hAnsi="Arial" w:cs="Arial"/>
                <w:sz w:val="22"/>
                <w:szCs w:val="22"/>
              </w:rPr>
            </w:pPr>
          </w:p>
        </w:tc>
      </w:tr>
      <w:tr w:rsidR="00E26F66" w:rsidRPr="00D4323C" w14:paraId="1F0AD94D" w14:textId="77777777" w:rsidTr="00D258D5">
        <w:tc>
          <w:tcPr>
            <w:tcW w:w="10201" w:type="dxa"/>
            <w:tcBorders>
              <w:top w:val="dashed" w:sz="4" w:space="0" w:color="auto"/>
            </w:tcBorders>
          </w:tcPr>
          <w:p w14:paraId="00422392" w14:textId="77777777" w:rsidR="00E26F66" w:rsidRPr="00F67234" w:rsidRDefault="00E26F66" w:rsidP="00E26F66">
            <w:pPr>
              <w:pStyle w:val="Normal1"/>
              <w:rPr>
                <w:rFonts w:ascii="Arial" w:eastAsia="Arial" w:hAnsi="Arial" w:cs="Arial"/>
                <w:bCs/>
                <w:sz w:val="22"/>
                <w:szCs w:val="22"/>
              </w:rPr>
            </w:pPr>
            <w:r w:rsidRPr="00F67234">
              <w:rPr>
                <w:rFonts w:ascii="Arial" w:eastAsia="Arial" w:hAnsi="Arial" w:cs="Arial"/>
                <w:bCs/>
                <w:sz w:val="22"/>
                <w:szCs w:val="22"/>
              </w:rPr>
              <w:t>[</w:t>
            </w:r>
            <w:r w:rsidR="00E855BC" w:rsidRPr="00E855BC">
              <w:rPr>
                <w:rFonts w:ascii="Arial" w:eastAsia="Arial" w:hAnsi="Arial" w:cs="Arial"/>
                <w:bCs/>
                <w:sz w:val="22"/>
                <w:szCs w:val="22"/>
              </w:rPr>
              <w:t>Confirm you have updated your core supplier information on CDP (Find a Tender) and share the PDF download with us</w:t>
            </w:r>
            <w:r w:rsidR="00E72690">
              <w:rPr>
                <w:rFonts w:ascii="Arial" w:eastAsia="Arial" w:hAnsi="Arial" w:cs="Arial"/>
                <w:bCs/>
                <w:sz w:val="22"/>
                <w:szCs w:val="22"/>
              </w:rPr>
              <w:t>]</w:t>
            </w:r>
          </w:p>
          <w:p w14:paraId="045B4E11" w14:textId="77777777" w:rsidR="00E26F66" w:rsidRPr="00D4323C" w:rsidRDefault="00E26F66" w:rsidP="00E26F66">
            <w:pPr>
              <w:pStyle w:val="Normal1"/>
              <w:rPr>
                <w:rFonts w:ascii="Arial" w:eastAsia="Arial" w:hAnsi="Arial" w:cs="Arial"/>
                <w:b/>
                <w:sz w:val="22"/>
                <w:szCs w:val="22"/>
              </w:rPr>
            </w:pPr>
          </w:p>
          <w:p w14:paraId="3DCE943B" w14:textId="77777777" w:rsidR="00E26F66" w:rsidRPr="00D4323C" w:rsidRDefault="00E26F66" w:rsidP="00E26F66">
            <w:pPr>
              <w:pStyle w:val="Normal1"/>
              <w:rPr>
                <w:rFonts w:ascii="Arial" w:eastAsia="Arial" w:hAnsi="Arial" w:cs="Arial"/>
                <w:b/>
                <w:sz w:val="22"/>
                <w:szCs w:val="22"/>
              </w:rPr>
            </w:pPr>
          </w:p>
          <w:p w14:paraId="39196A2C" w14:textId="77777777" w:rsidR="00E26F66" w:rsidRPr="00D4323C" w:rsidRDefault="00E26F66" w:rsidP="00E26F66">
            <w:pPr>
              <w:pStyle w:val="Normal1"/>
              <w:rPr>
                <w:rFonts w:ascii="Arial" w:eastAsia="Arial" w:hAnsi="Arial" w:cs="Arial"/>
                <w:sz w:val="22"/>
                <w:szCs w:val="22"/>
              </w:rPr>
            </w:pPr>
          </w:p>
        </w:tc>
      </w:tr>
      <w:tr w:rsidR="00E26F66" w:rsidRPr="00D4323C" w14:paraId="577F573F" w14:textId="77777777" w:rsidTr="00D43534">
        <w:trPr>
          <w:trHeight w:val="412"/>
        </w:trPr>
        <w:tc>
          <w:tcPr>
            <w:tcW w:w="10201" w:type="dxa"/>
            <w:shd w:val="clear" w:color="auto" w:fill="361E54"/>
            <w:vAlign w:val="center"/>
          </w:tcPr>
          <w:p w14:paraId="7E3F251A" w14:textId="77777777" w:rsidR="00E26F66" w:rsidRPr="00524B78" w:rsidRDefault="00B0684B" w:rsidP="00D43534">
            <w:pPr>
              <w:pStyle w:val="Normal1"/>
              <w:rPr>
                <w:rFonts w:ascii="Arial" w:eastAsia="Arial" w:hAnsi="Arial" w:cs="Arial"/>
                <w:b/>
                <w:bCs/>
                <w:color w:val="FFFFFF" w:themeColor="background1"/>
                <w:sz w:val="22"/>
                <w:szCs w:val="22"/>
              </w:rPr>
            </w:pPr>
            <w:r w:rsidRPr="00524B78">
              <w:rPr>
                <w:rFonts w:ascii="Arial" w:eastAsia="Arial" w:hAnsi="Arial" w:cs="Arial"/>
                <w:b/>
                <w:bCs/>
                <w:color w:val="FFFFFF" w:themeColor="background1"/>
                <w:sz w:val="22"/>
                <w:szCs w:val="22"/>
              </w:rPr>
              <w:t xml:space="preserve">Part 2 – </w:t>
            </w:r>
            <w:r w:rsidR="00C50F57">
              <w:rPr>
                <w:rFonts w:ascii="Arial" w:eastAsia="Arial" w:hAnsi="Arial" w:cs="Arial"/>
                <w:b/>
                <w:bCs/>
                <w:color w:val="FFFFFF" w:themeColor="background1"/>
                <w:sz w:val="22"/>
                <w:szCs w:val="22"/>
              </w:rPr>
              <w:t>A</w:t>
            </w:r>
            <w:r w:rsidRPr="00524B78">
              <w:rPr>
                <w:rFonts w:ascii="Arial" w:eastAsia="Arial" w:hAnsi="Arial" w:cs="Arial"/>
                <w:b/>
                <w:bCs/>
                <w:color w:val="FFFFFF" w:themeColor="background1"/>
                <w:sz w:val="22"/>
                <w:szCs w:val="22"/>
              </w:rPr>
              <w:t>dditional exclusions information</w:t>
            </w:r>
          </w:p>
        </w:tc>
      </w:tr>
      <w:tr w:rsidR="00E26F66" w:rsidRPr="00D4323C" w14:paraId="61D85234" w14:textId="77777777" w:rsidTr="00D43534">
        <w:trPr>
          <w:trHeight w:val="418"/>
        </w:trPr>
        <w:tc>
          <w:tcPr>
            <w:tcW w:w="10201" w:type="dxa"/>
            <w:shd w:val="clear" w:color="auto" w:fill="361E54"/>
            <w:vAlign w:val="center"/>
          </w:tcPr>
          <w:p w14:paraId="4B42EF04" w14:textId="77777777" w:rsidR="00E26F66" w:rsidRPr="00524B78" w:rsidRDefault="00B0684B" w:rsidP="00D43534">
            <w:pPr>
              <w:pStyle w:val="Normal1"/>
              <w:rPr>
                <w:rFonts w:ascii="Arial" w:eastAsia="Arial" w:hAnsi="Arial" w:cs="Arial"/>
                <w:b/>
                <w:bCs/>
                <w:color w:val="FFFFFF" w:themeColor="background1"/>
                <w:sz w:val="22"/>
                <w:szCs w:val="22"/>
              </w:rPr>
            </w:pPr>
            <w:r w:rsidRPr="00524B78">
              <w:rPr>
                <w:rFonts w:ascii="Arial" w:eastAsia="Arial" w:hAnsi="Arial" w:cs="Arial"/>
                <w:b/>
                <w:bCs/>
                <w:color w:val="FFFFFF" w:themeColor="background1"/>
                <w:sz w:val="22"/>
                <w:szCs w:val="22"/>
              </w:rPr>
              <w:t xml:space="preserve">Part 2A </w:t>
            </w:r>
            <w:r w:rsidR="00517B31" w:rsidRPr="00524B78">
              <w:rPr>
                <w:rFonts w:ascii="Arial" w:eastAsia="Arial" w:hAnsi="Arial" w:cs="Arial"/>
                <w:b/>
                <w:bCs/>
                <w:color w:val="FFFFFF" w:themeColor="background1"/>
                <w:sz w:val="22"/>
                <w:szCs w:val="22"/>
              </w:rPr>
              <w:t>–</w:t>
            </w:r>
            <w:r w:rsidRPr="00524B78">
              <w:rPr>
                <w:rFonts w:ascii="Arial" w:eastAsia="Arial" w:hAnsi="Arial" w:cs="Arial"/>
                <w:b/>
                <w:bCs/>
                <w:color w:val="FFFFFF" w:themeColor="background1"/>
                <w:sz w:val="22"/>
                <w:szCs w:val="22"/>
              </w:rPr>
              <w:t xml:space="preserve"> Ass</w:t>
            </w:r>
            <w:r w:rsidR="00517B31" w:rsidRPr="00524B78">
              <w:rPr>
                <w:rFonts w:ascii="Arial" w:eastAsia="Arial" w:hAnsi="Arial" w:cs="Arial"/>
                <w:b/>
                <w:bCs/>
                <w:color w:val="FFFFFF" w:themeColor="background1"/>
                <w:sz w:val="22"/>
                <w:szCs w:val="22"/>
              </w:rPr>
              <w:t>ociated persons</w:t>
            </w:r>
          </w:p>
        </w:tc>
      </w:tr>
      <w:tr w:rsidR="00FA0328" w:rsidRPr="00D4323C" w14:paraId="0FB1AA91" w14:textId="77777777" w:rsidTr="00280285">
        <w:tc>
          <w:tcPr>
            <w:tcW w:w="10201" w:type="dxa"/>
            <w:tcBorders>
              <w:bottom w:val="dashed" w:sz="4" w:space="0" w:color="auto"/>
            </w:tcBorders>
            <w:shd w:val="clear" w:color="auto" w:fill="F2F2F2" w:themeFill="background1" w:themeFillShade="F2"/>
          </w:tcPr>
          <w:p w14:paraId="42D6885B" w14:textId="77777777" w:rsidR="00FA0328" w:rsidRPr="00D4323C" w:rsidRDefault="00FA0328"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Are you relying on any associated persons to satisfy the conditions of participation? (these are other suppliers who might be sub-contractors or consortium members but not a guarantor).</w:t>
            </w:r>
          </w:p>
          <w:p w14:paraId="3B39E160" w14:textId="77777777" w:rsidR="00FA0328" w:rsidRPr="00D4323C" w:rsidRDefault="00FA0328" w:rsidP="00FA0328">
            <w:pPr>
              <w:pStyle w:val="Normal1"/>
              <w:rPr>
                <w:rFonts w:ascii="Arial" w:eastAsia="Arial" w:hAnsi="Arial" w:cs="Arial"/>
                <w:sz w:val="22"/>
                <w:szCs w:val="22"/>
              </w:rPr>
            </w:pPr>
            <w:r w:rsidRPr="00D4323C">
              <w:rPr>
                <w:rFonts w:ascii="Arial" w:eastAsia="Arial" w:hAnsi="Arial" w:cs="Arial"/>
                <w:sz w:val="22"/>
                <w:szCs w:val="22"/>
              </w:rPr>
              <w:t>[The conditions of participation are outlined in Part 3]</w:t>
            </w:r>
          </w:p>
          <w:p w14:paraId="3688034E" w14:textId="77777777" w:rsidR="00FA0328" w:rsidRPr="00D4323C" w:rsidRDefault="00FA0328" w:rsidP="00FA0328">
            <w:pPr>
              <w:pStyle w:val="Normal1"/>
              <w:rPr>
                <w:rFonts w:ascii="Arial" w:eastAsia="Arial" w:hAnsi="Arial" w:cs="Arial"/>
                <w:sz w:val="22"/>
                <w:szCs w:val="22"/>
              </w:rPr>
            </w:pPr>
            <w:r w:rsidRPr="00D4323C">
              <w:rPr>
                <w:rFonts w:ascii="Arial" w:eastAsia="Arial" w:hAnsi="Arial" w:cs="Arial"/>
                <w:sz w:val="22"/>
                <w:szCs w:val="22"/>
              </w:rPr>
              <w:t xml:space="preserve">If so, please complete </w:t>
            </w:r>
            <w:r w:rsidRPr="00D4323C">
              <w:rPr>
                <w:rFonts w:ascii="Arial" w:eastAsia="Arial" w:hAnsi="Arial" w:cs="Arial"/>
                <w:b/>
                <w:bCs/>
                <w:sz w:val="22"/>
                <w:szCs w:val="22"/>
              </w:rPr>
              <w:t>Q8, Q9 &amp; Q10</w:t>
            </w:r>
            <w:r w:rsidRPr="00D4323C">
              <w:rPr>
                <w:rFonts w:ascii="Arial" w:eastAsia="Arial" w:hAnsi="Arial" w:cs="Arial"/>
                <w:sz w:val="22"/>
                <w:szCs w:val="22"/>
              </w:rPr>
              <w:t xml:space="preserve"> (otherwise </w:t>
            </w:r>
            <w:r w:rsidRPr="00D4323C">
              <w:rPr>
                <w:rFonts w:ascii="Arial" w:eastAsia="Arial" w:hAnsi="Arial" w:cs="Arial"/>
                <w:b/>
                <w:bCs/>
                <w:sz w:val="22"/>
                <w:szCs w:val="22"/>
              </w:rPr>
              <w:t>Q8, Q9 &amp; Q10</w:t>
            </w:r>
            <w:r w:rsidRPr="00D4323C">
              <w:rPr>
                <w:rFonts w:ascii="Arial" w:eastAsia="Arial" w:hAnsi="Arial" w:cs="Arial"/>
                <w:sz w:val="22"/>
                <w:szCs w:val="22"/>
              </w:rPr>
              <w:t xml:space="preserve"> are not applicable).</w:t>
            </w:r>
          </w:p>
          <w:p w14:paraId="1AF3A29A" w14:textId="77777777" w:rsidR="00701D7E" w:rsidRPr="00D4323C" w:rsidRDefault="00701D7E" w:rsidP="00FA0328">
            <w:pPr>
              <w:pStyle w:val="Normal1"/>
              <w:rPr>
                <w:rFonts w:ascii="Arial" w:eastAsia="Arial" w:hAnsi="Arial" w:cs="Arial"/>
                <w:sz w:val="22"/>
                <w:szCs w:val="22"/>
              </w:rPr>
            </w:pPr>
          </w:p>
        </w:tc>
      </w:tr>
      <w:tr w:rsidR="00FA0328" w:rsidRPr="00D4323C" w14:paraId="3BCB27F6" w14:textId="77777777" w:rsidTr="00D258D5">
        <w:tc>
          <w:tcPr>
            <w:tcW w:w="10201" w:type="dxa"/>
            <w:tcBorders>
              <w:top w:val="dashed" w:sz="4" w:space="0" w:color="auto"/>
            </w:tcBorders>
          </w:tcPr>
          <w:p w14:paraId="2DE92E21" w14:textId="77777777" w:rsidR="00A52DDE" w:rsidRPr="00F67234" w:rsidRDefault="00A52DDE" w:rsidP="00A52DDE">
            <w:pPr>
              <w:pStyle w:val="Normal1"/>
              <w:rPr>
                <w:rFonts w:ascii="Arial" w:eastAsia="Arial" w:hAnsi="Arial" w:cs="Arial"/>
                <w:bCs/>
                <w:sz w:val="22"/>
                <w:szCs w:val="22"/>
              </w:rPr>
            </w:pPr>
            <w:r w:rsidRPr="00F67234">
              <w:rPr>
                <w:rFonts w:ascii="Arial" w:eastAsia="Arial" w:hAnsi="Arial" w:cs="Arial"/>
                <w:bCs/>
                <w:sz w:val="22"/>
                <w:szCs w:val="22"/>
              </w:rPr>
              <w:t>[Insert Yes or No]</w:t>
            </w:r>
          </w:p>
          <w:p w14:paraId="659B7D54" w14:textId="77777777" w:rsidR="00FA0328" w:rsidRPr="00D4323C" w:rsidRDefault="00FA0328" w:rsidP="00FA0328">
            <w:pPr>
              <w:pStyle w:val="Normal1"/>
              <w:rPr>
                <w:rFonts w:ascii="Arial" w:eastAsia="Arial" w:hAnsi="Arial" w:cs="Arial"/>
                <w:sz w:val="22"/>
                <w:szCs w:val="22"/>
              </w:rPr>
            </w:pPr>
          </w:p>
          <w:p w14:paraId="1923FB73" w14:textId="77777777" w:rsidR="00A52DDE" w:rsidRPr="00D4323C" w:rsidRDefault="00A52DDE" w:rsidP="00FA0328">
            <w:pPr>
              <w:pStyle w:val="Normal1"/>
              <w:rPr>
                <w:rFonts w:ascii="Arial" w:eastAsia="Arial" w:hAnsi="Arial" w:cs="Arial"/>
                <w:sz w:val="22"/>
                <w:szCs w:val="22"/>
              </w:rPr>
            </w:pPr>
          </w:p>
          <w:p w14:paraId="14722EE4" w14:textId="77777777" w:rsidR="00F34DBE" w:rsidRPr="00D4323C" w:rsidRDefault="00F34DBE" w:rsidP="00FA0328">
            <w:pPr>
              <w:pStyle w:val="Normal1"/>
              <w:rPr>
                <w:rFonts w:ascii="Arial" w:eastAsia="Arial" w:hAnsi="Arial" w:cs="Arial"/>
                <w:sz w:val="22"/>
                <w:szCs w:val="22"/>
              </w:rPr>
            </w:pPr>
          </w:p>
          <w:p w14:paraId="7B7D9892" w14:textId="77777777" w:rsidR="00F34DBE" w:rsidRPr="00D4323C" w:rsidRDefault="00F34DBE" w:rsidP="00FA0328">
            <w:pPr>
              <w:pStyle w:val="Normal1"/>
              <w:rPr>
                <w:rFonts w:ascii="Arial" w:eastAsia="Arial" w:hAnsi="Arial" w:cs="Arial"/>
                <w:sz w:val="22"/>
                <w:szCs w:val="22"/>
              </w:rPr>
            </w:pPr>
          </w:p>
          <w:p w14:paraId="1C531EA4" w14:textId="77777777" w:rsidR="00A52DDE" w:rsidRPr="00D4323C" w:rsidRDefault="00A52DDE" w:rsidP="00FA0328">
            <w:pPr>
              <w:pStyle w:val="Normal1"/>
              <w:rPr>
                <w:rFonts w:ascii="Arial" w:eastAsia="Arial" w:hAnsi="Arial" w:cs="Arial"/>
                <w:sz w:val="22"/>
                <w:szCs w:val="22"/>
              </w:rPr>
            </w:pPr>
          </w:p>
        </w:tc>
      </w:tr>
      <w:tr w:rsidR="00FA0328" w:rsidRPr="00D4323C" w14:paraId="269CBF2A" w14:textId="77777777" w:rsidTr="00280285">
        <w:tc>
          <w:tcPr>
            <w:tcW w:w="10201" w:type="dxa"/>
            <w:tcBorders>
              <w:bottom w:val="dashed" w:sz="4" w:space="0" w:color="auto"/>
            </w:tcBorders>
            <w:shd w:val="clear" w:color="auto" w:fill="F2F2F2" w:themeFill="background1" w:themeFillShade="F2"/>
          </w:tcPr>
          <w:p w14:paraId="7BC8CC8C" w14:textId="77777777" w:rsidR="00FA0328" w:rsidRPr="00D4323C" w:rsidRDefault="00BD4B4E"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For each supplier/associated person, please confirm which condition(s) of participation you are relying on them to satisfy.</w:t>
            </w:r>
          </w:p>
          <w:p w14:paraId="615C224D" w14:textId="77777777" w:rsidR="00701D7E" w:rsidRPr="00D4323C" w:rsidRDefault="00701D7E" w:rsidP="00701D7E">
            <w:pPr>
              <w:pStyle w:val="Normal1"/>
              <w:ind w:left="720"/>
              <w:rPr>
                <w:rFonts w:ascii="Arial" w:eastAsia="Arial" w:hAnsi="Arial" w:cs="Arial"/>
                <w:sz w:val="22"/>
                <w:szCs w:val="22"/>
              </w:rPr>
            </w:pPr>
          </w:p>
        </w:tc>
      </w:tr>
      <w:tr w:rsidR="00FA0328" w:rsidRPr="00D4323C" w14:paraId="223E35C7" w14:textId="77777777" w:rsidTr="00D258D5">
        <w:tc>
          <w:tcPr>
            <w:tcW w:w="10201" w:type="dxa"/>
            <w:tcBorders>
              <w:top w:val="dashed" w:sz="4" w:space="0" w:color="auto"/>
            </w:tcBorders>
          </w:tcPr>
          <w:p w14:paraId="665E63E8" w14:textId="77777777" w:rsidR="00A054A0" w:rsidRPr="00F67234" w:rsidRDefault="00A054A0" w:rsidP="00A054A0">
            <w:pPr>
              <w:pStyle w:val="Normal1"/>
              <w:rPr>
                <w:rFonts w:ascii="Arial" w:eastAsia="Arial" w:hAnsi="Arial" w:cs="Arial"/>
                <w:sz w:val="22"/>
                <w:szCs w:val="22"/>
              </w:rPr>
            </w:pPr>
            <w:r w:rsidRPr="00F67234">
              <w:rPr>
                <w:rFonts w:ascii="Arial" w:eastAsia="Arial" w:hAnsi="Arial" w:cs="Arial"/>
                <w:sz w:val="22"/>
                <w:szCs w:val="22"/>
              </w:rPr>
              <w:t>[Insert name of supplier and brief description]</w:t>
            </w:r>
          </w:p>
          <w:p w14:paraId="4E2B9738" w14:textId="77777777" w:rsidR="00A054A0" w:rsidRPr="00F67234" w:rsidRDefault="00A054A0" w:rsidP="00A054A0">
            <w:pPr>
              <w:pStyle w:val="Normal1"/>
              <w:rPr>
                <w:rFonts w:ascii="Arial" w:eastAsia="Arial" w:hAnsi="Arial" w:cs="Arial"/>
                <w:sz w:val="22"/>
                <w:szCs w:val="22"/>
              </w:rPr>
            </w:pPr>
            <w:r w:rsidRPr="00F67234">
              <w:rPr>
                <w:rFonts w:ascii="Arial" w:eastAsia="Arial" w:hAnsi="Arial" w:cs="Arial"/>
                <w:sz w:val="22"/>
                <w:szCs w:val="22"/>
              </w:rPr>
              <w:t>[Insert name of supplier and brief description]</w:t>
            </w:r>
          </w:p>
          <w:p w14:paraId="7955144F" w14:textId="77777777" w:rsidR="00A054A0" w:rsidRPr="00D4323C" w:rsidRDefault="00A054A0" w:rsidP="00A054A0">
            <w:pPr>
              <w:pStyle w:val="Normal1"/>
              <w:rPr>
                <w:rFonts w:ascii="Arial" w:eastAsia="Arial" w:hAnsi="Arial" w:cs="Arial"/>
                <w:b/>
              </w:rPr>
            </w:pPr>
          </w:p>
          <w:p w14:paraId="4FF91A27" w14:textId="77777777" w:rsidR="00FA0328" w:rsidRPr="00D4323C" w:rsidRDefault="00FA0328" w:rsidP="00FA0328">
            <w:pPr>
              <w:pStyle w:val="Normal1"/>
              <w:rPr>
                <w:rFonts w:ascii="Arial" w:eastAsia="Arial" w:hAnsi="Arial" w:cs="Arial"/>
                <w:b/>
                <w:bCs/>
                <w:sz w:val="22"/>
                <w:szCs w:val="22"/>
              </w:rPr>
            </w:pPr>
          </w:p>
          <w:p w14:paraId="226D22F6" w14:textId="77777777" w:rsidR="00F34DBE" w:rsidRPr="00D4323C" w:rsidRDefault="00F34DBE" w:rsidP="00FA0328">
            <w:pPr>
              <w:pStyle w:val="Normal1"/>
              <w:rPr>
                <w:rFonts w:ascii="Arial" w:eastAsia="Arial" w:hAnsi="Arial" w:cs="Arial"/>
                <w:b/>
                <w:bCs/>
                <w:sz w:val="22"/>
                <w:szCs w:val="22"/>
              </w:rPr>
            </w:pPr>
          </w:p>
          <w:p w14:paraId="4FE2F435" w14:textId="77777777" w:rsidR="00F34DBE" w:rsidRPr="00D4323C" w:rsidRDefault="00F34DBE" w:rsidP="00FA0328">
            <w:pPr>
              <w:pStyle w:val="Normal1"/>
              <w:rPr>
                <w:rFonts w:ascii="Arial" w:eastAsia="Arial" w:hAnsi="Arial" w:cs="Arial"/>
                <w:b/>
                <w:bCs/>
                <w:sz w:val="22"/>
                <w:szCs w:val="22"/>
              </w:rPr>
            </w:pPr>
          </w:p>
          <w:p w14:paraId="50BF81F9" w14:textId="77777777" w:rsidR="00F34DBE" w:rsidRPr="00D4323C" w:rsidRDefault="00F34DBE" w:rsidP="00FA0328">
            <w:pPr>
              <w:pStyle w:val="Normal1"/>
              <w:rPr>
                <w:rFonts w:ascii="Arial" w:eastAsia="Arial" w:hAnsi="Arial" w:cs="Arial"/>
                <w:b/>
                <w:bCs/>
                <w:sz w:val="22"/>
                <w:szCs w:val="22"/>
              </w:rPr>
            </w:pPr>
          </w:p>
          <w:p w14:paraId="5DEA1CCD" w14:textId="77777777" w:rsidR="00F34DBE" w:rsidRPr="00D4323C" w:rsidRDefault="00F34DBE" w:rsidP="00FA0328">
            <w:pPr>
              <w:pStyle w:val="Normal1"/>
              <w:rPr>
                <w:rFonts w:ascii="Arial" w:eastAsia="Arial" w:hAnsi="Arial" w:cs="Arial"/>
                <w:b/>
                <w:bCs/>
                <w:sz w:val="22"/>
                <w:szCs w:val="22"/>
              </w:rPr>
            </w:pPr>
          </w:p>
          <w:p w14:paraId="795FBB29" w14:textId="77777777" w:rsidR="00F34DBE" w:rsidRPr="00D4323C" w:rsidRDefault="00F34DBE" w:rsidP="00FA0328">
            <w:pPr>
              <w:pStyle w:val="Normal1"/>
              <w:rPr>
                <w:rFonts w:ascii="Arial" w:eastAsia="Arial" w:hAnsi="Arial" w:cs="Arial"/>
                <w:b/>
                <w:bCs/>
                <w:sz w:val="22"/>
                <w:szCs w:val="22"/>
              </w:rPr>
            </w:pPr>
          </w:p>
          <w:p w14:paraId="689C1A2A" w14:textId="77777777" w:rsidR="00F34DBE" w:rsidRPr="00D4323C" w:rsidRDefault="00F34DBE" w:rsidP="00FA0328">
            <w:pPr>
              <w:pStyle w:val="Normal1"/>
              <w:rPr>
                <w:rFonts w:ascii="Arial" w:eastAsia="Arial" w:hAnsi="Arial" w:cs="Arial"/>
                <w:b/>
                <w:bCs/>
                <w:sz w:val="22"/>
                <w:szCs w:val="22"/>
              </w:rPr>
            </w:pPr>
          </w:p>
          <w:p w14:paraId="47A4AA47" w14:textId="77777777" w:rsidR="00F34DBE" w:rsidRPr="00D4323C" w:rsidRDefault="00F34DBE" w:rsidP="00FA0328">
            <w:pPr>
              <w:pStyle w:val="Normal1"/>
              <w:rPr>
                <w:rFonts w:ascii="Arial" w:eastAsia="Arial" w:hAnsi="Arial" w:cs="Arial"/>
                <w:b/>
                <w:bCs/>
                <w:sz w:val="22"/>
                <w:szCs w:val="22"/>
              </w:rPr>
            </w:pPr>
          </w:p>
          <w:p w14:paraId="13254AA6" w14:textId="77777777" w:rsidR="00F34DBE" w:rsidRPr="00D4323C" w:rsidRDefault="00F34DBE" w:rsidP="00FA0328">
            <w:pPr>
              <w:pStyle w:val="Normal1"/>
              <w:rPr>
                <w:rFonts w:ascii="Arial" w:eastAsia="Arial" w:hAnsi="Arial" w:cs="Arial"/>
                <w:b/>
                <w:bCs/>
                <w:sz w:val="22"/>
                <w:szCs w:val="22"/>
              </w:rPr>
            </w:pPr>
          </w:p>
          <w:p w14:paraId="18AD8884" w14:textId="77777777" w:rsidR="00F34DBE" w:rsidRPr="00D4323C" w:rsidRDefault="00F34DBE" w:rsidP="00FA0328">
            <w:pPr>
              <w:pStyle w:val="Normal1"/>
              <w:rPr>
                <w:rFonts w:ascii="Arial" w:eastAsia="Arial" w:hAnsi="Arial" w:cs="Arial"/>
                <w:b/>
                <w:bCs/>
                <w:sz w:val="22"/>
                <w:szCs w:val="22"/>
              </w:rPr>
            </w:pPr>
          </w:p>
          <w:p w14:paraId="545AEAFF" w14:textId="77777777" w:rsidR="00F34DBE" w:rsidRPr="00D4323C" w:rsidRDefault="00F34DBE" w:rsidP="00FA0328">
            <w:pPr>
              <w:pStyle w:val="Normal1"/>
              <w:rPr>
                <w:rFonts w:ascii="Arial" w:eastAsia="Arial" w:hAnsi="Arial" w:cs="Arial"/>
                <w:b/>
                <w:bCs/>
                <w:sz w:val="22"/>
                <w:szCs w:val="22"/>
              </w:rPr>
            </w:pPr>
          </w:p>
          <w:p w14:paraId="3EF61792" w14:textId="77777777" w:rsidR="00F34DBE" w:rsidRPr="00D4323C" w:rsidRDefault="00F34DBE" w:rsidP="00FA0328">
            <w:pPr>
              <w:pStyle w:val="Normal1"/>
              <w:rPr>
                <w:rFonts w:ascii="Arial" w:eastAsia="Arial" w:hAnsi="Arial" w:cs="Arial"/>
                <w:b/>
                <w:bCs/>
                <w:sz w:val="22"/>
                <w:szCs w:val="22"/>
              </w:rPr>
            </w:pPr>
          </w:p>
          <w:p w14:paraId="01F31B34" w14:textId="77777777" w:rsidR="00F34DBE" w:rsidRPr="00D4323C" w:rsidRDefault="00F34DBE" w:rsidP="00FA0328">
            <w:pPr>
              <w:pStyle w:val="Normal1"/>
              <w:rPr>
                <w:rFonts w:ascii="Arial" w:eastAsia="Arial" w:hAnsi="Arial" w:cs="Arial"/>
                <w:b/>
                <w:bCs/>
                <w:sz w:val="22"/>
                <w:szCs w:val="22"/>
              </w:rPr>
            </w:pPr>
          </w:p>
          <w:p w14:paraId="6667413A" w14:textId="77777777" w:rsidR="00AA5FC1" w:rsidRPr="00D4323C" w:rsidRDefault="00AA5FC1" w:rsidP="00FA0328">
            <w:pPr>
              <w:pStyle w:val="Normal1"/>
              <w:rPr>
                <w:rFonts w:ascii="Arial" w:eastAsia="Arial" w:hAnsi="Arial" w:cs="Arial"/>
                <w:b/>
                <w:bCs/>
                <w:sz w:val="22"/>
                <w:szCs w:val="22"/>
              </w:rPr>
            </w:pPr>
          </w:p>
        </w:tc>
      </w:tr>
      <w:tr w:rsidR="003A4A81" w:rsidRPr="00D4323C" w14:paraId="5D2EE262" w14:textId="77777777" w:rsidTr="00280285">
        <w:tc>
          <w:tcPr>
            <w:tcW w:w="10201" w:type="dxa"/>
            <w:tcBorders>
              <w:bottom w:val="dashed" w:sz="4" w:space="0" w:color="auto"/>
            </w:tcBorders>
            <w:shd w:val="clear" w:color="auto" w:fill="F2F2F2" w:themeFill="background1" w:themeFillShade="F2"/>
          </w:tcPr>
          <w:p w14:paraId="47A1C665" w14:textId="77777777" w:rsidR="00701D7E" w:rsidRDefault="003A4A81" w:rsidP="00386968">
            <w:pPr>
              <w:pStyle w:val="Normal1"/>
              <w:numPr>
                <w:ilvl w:val="0"/>
                <w:numId w:val="11"/>
              </w:numPr>
              <w:rPr>
                <w:rFonts w:ascii="Arial" w:eastAsia="Arial" w:hAnsi="Arial" w:cs="Arial"/>
                <w:sz w:val="22"/>
                <w:szCs w:val="22"/>
              </w:rPr>
            </w:pPr>
            <w:r w:rsidRPr="00D4323C">
              <w:rPr>
                <w:rFonts w:ascii="Arial" w:eastAsia="Arial" w:hAnsi="Arial" w:cs="Arial"/>
                <w:sz w:val="22"/>
                <w:szCs w:val="22"/>
              </w:rPr>
              <w:lastRenderedPageBreak/>
              <w:t>For each associated person, you must confirm they are registered on the CDP</w:t>
            </w:r>
            <w:r w:rsidR="0016218A">
              <w:rPr>
                <w:rFonts w:ascii="Arial" w:eastAsia="Arial" w:hAnsi="Arial" w:cs="Arial"/>
                <w:sz w:val="22"/>
                <w:szCs w:val="22"/>
              </w:rPr>
              <w:t>, Find a Tender (</w:t>
            </w:r>
            <w:hyperlink r:id="rId16" w:history="1">
              <w:r w:rsidR="0016218A" w:rsidRPr="009325A0">
                <w:rPr>
                  <w:rStyle w:val="Hyperlink"/>
                  <w:rFonts w:ascii="Arial" w:eastAsia="Arial" w:hAnsi="Arial" w:cs="Arial"/>
                  <w:sz w:val="22"/>
                  <w:szCs w:val="22"/>
                </w:rPr>
                <w:t>www.find-tender.service.gov.uk</w:t>
              </w:r>
            </w:hyperlink>
            <w:r w:rsidR="0016218A">
              <w:rPr>
                <w:rFonts w:ascii="Arial" w:eastAsia="Arial" w:hAnsi="Arial" w:cs="Arial"/>
                <w:sz w:val="22"/>
                <w:szCs w:val="22"/>
              </w:rPr>
              <w:t>)</w:t>
            </w:r>
            <w:r w:rsidRPr="00D4323C">
              <w:rPr>
                <w:rFonts w:ascii="Arial" w:eastAsia="Arial" w:hAnsi="Arial" w:cs="Arial"/>
                <w:sz w:val="22"/>
                <w:szCs w:val="22"/>
              </w:rPr>
              <w:t xml:space="preserve"> and have shared their information</w:t>
            </w:r>
            <w:r w:rsidR="0016218A">
              <w:rPr>
                <w:rFonts w:ascii="Arial" w:eastAsia="Arial" w:hAnsi="Arial" w:cs="Arial"/>
                <w:sz w:val="22"/>
                <w:szCs w:val="22"/>
              </w:rPr>
              <w:t xml:space="preserve"> with us</w:t>
            </w:r>
            <w:r w:rsidRPr="00D4323C">
              <w:rPr>
                <w:rFonts w:ascii="Arial" w:eastAsia="Arial" w:hAnsi="Arial" w:cs="Arial"/>
                <w:sz w:val="22"/>
                <w:szCs w:val="22"/>
              </w:rPr>
              <w:t xml:space="preserve"> (</w:t>
            </w:r>
            <w:r w:rsidR="0016218A" w:rsidRPr="00A458E8">
              <w:rPr>
                <w:rFonts w:ascii="Arial" w:eastAsia="Arial" w:hAnsi="Arial" w:cs="Arial"/>
                <w:sz w:val="22"/>
                <w:szCs w:val="22"/>
              </w:rPr>
              <w:t>PDF download</w:t>
            </w:r>
            <w:r w:rsidR="0016218A">
              <w:rPr>
                <w:rFonts w:ascii="Arial" w:eastAsia="Arial" w:hAnsi="Arial" w:cs="Arial"/>
                <w:sz w:val="22"/>
                <w:szCs w:val="22"/>
              </w:rPr>
              <w:t xml:space="preserve"> from the CDP, Find a Tender)</w:t>
            </w:r>
            <w:r w:rsidR="00B771CD">
              <w:rPr>
                <w:rFonts w:ascii="Arial" w:eastAsia="Arial" w:hAnsi="Arial" w:cs="Arial"/>
                <w:sz w:val="22"/>
                <w:szCs w:val="22"/>
              </w:rPr>
              <w:t>.</w:t>
            </w:r>
          </w:p>
          <w:p w14:paraId="2444E5E3" w14:textId="77777777" w:rsidR="0016218A" w:rsidRPr="00D4323C" w:rsidRDefault="0016218A" w:rsidP="0016218A">
            <w:pPr>
              <w:pStyle w:val="Normal1"/>
              <w:rPr>
                <w:rFonts w:ascii="Arial" w:eastAsia="Arial" w:hAnsi="Arial" w:cs="Arial"/>
                <w:sz w:val="22"/>
                <w:szCs w:val="22"/>
              </w:rPr>
            </w:pPr>
          </w:p>
          <w:p w14:paraId="0233FD1A" w14:textId="77777777" w:rsidR="003A4A81" w:rsidRPr="00D4323C" w:rsidRDefault="003A4A81" w:rsidP="00C22F00">
            <w:pPr>
              <w:pStyle w:val="Normal1"/>
              <w:numPr>
                <w:ilvl w:val="0"/>
                <w:numId w:val="6"/>
              </w:numPr>
              <w:rPr>
                <w:rFonts w:ascii="Arial" w:eastAsia="Arial" w:hAnsi="Arial" w:cs="Arial"/>
                <w:sz w:val="22"/>
                <w:szCs w:val="22"/>
              </w:rPr>
            </w:pPr>
            <w:r w:rsidRPr="00D4323C">
              <w:rPr>
                <w:rFonts w:ascii="Arial" w:eastAsia="Arial" w:hAnsi="Arial" w:cs="Arial"/>
                <w:sz w:val="22"/>
                <w:szCs w:val="22"/>
              </w:rPr>
              <w:t>basic information</w:t>
            </w:r>
          </w:p>
          <w:p w14:paraId="1F817470" w14:textId="77777777" w:rsidR="003A4A81" w:rsidRPr="00D4323C" w:rsidRDefault="003A4A81" w:rsidP="00C22F00">
            <w:pPr>
              <w:pStyle w:val="Normal1"/>
              <w:numPr>
                <w:ilvl w:val="0"/>
                <w:numId w:val="6"/>
              </w:numPr>
              <w:rPr>
                <w:rFonts w:ascii="Arial" w:eastAsia="Arial" w:hAnsi="Arial" w:cs="Arial"/>
                <w:sz w:val="22"/>
                <w:szCs w:val="22"/>
              </w:rPr>
            </w:pPr>
            <w:r w:rsidRPr="00D4323C">
              <w:rPr>
                <w:rFonts w:ascii="Arial" w:eastAsia="Arial" w:hAnsi="Arial" w:cs="Arial"/>
                <w:sz w:val="22"/>
                <w:szCs w:val="22"/>
              </w:rPr>
              <w:t xml:space="preserve">economic and financial standing information </w:t>
            </w:r>
            <w:r w:rsidRPr="00D4323C">
              <w:rPr>
                <w:rFonts w:ascii="Arial" w:eastAsia="Arial" w:hAnsi="Arial" w:cs="Arial"/>
                <w:sz w:val="22"/>
                <w:szCs w:val="22"/>
              </w:rPr>
              <w:br/>
              <w:t>(if they are being relied upon to meet conditions of participation regarding financial capacity)</w:t>
            </w:r>
          </w:p>
          <w:p w14:paraId="445CA3B0" w14:textId="77777777" w:rsidR="00701D7E" w:rsidRPr="00D4323C" w:rsidRDefault="003A4A81" w:rsidP="00701D7E">
            <w:pPr>
              <w:pStyle w:val="Normal1"/>
              <w:numPr>
                <w:ilvl w:val="0"/>
                <w:numId w:val="6"/>
              </w:numPr>
              <w:rPr>
                <w:rFonts w:ascii="Arial" w:eastAsia="Arial" w:hAnsi="Arial" w:cs="Arial"/>
                <w:sz w:val="22"/>
                <w:szCs w:val="22"/>
              </w:rPr>
            </w:pPr>
            <w:r w:rsidRPr="00D4323C">
              <w:rPr>
                <w:rFonts w:ascii="Arial" w:eastAsia="Arial" w:hAnsi="Arial" w:cs="Arial"/>
                <w:sz w:val="22"/>
                <w:szCs w:val="22"/>
              </w:rPr>
              <w:t>connected person information</w:t>
            </w:r>
          </w:p>
          <w:p w14:paraId="31006DDB" w14:textId="77777777" w:rsidR="003A4A81" w:rsidRPr="00D4323C" w:rsidRDefault="003A4A81" w:rsidP="00C22F00">
            <w:pPr>
              <w:pStyle w:val="Normal1"/>
              <w:numPr>
                <w:ilvl w:val="0"/>
                <w:numId w:val="6"/>
              </w:numPr>
              <w:rPr>
                <w:rFonts w:ascii="Arial" w:eastAsia="Arial" w:hAnsi="Arial" w:cs="Arial"/>
                <w:sz w:val="22"/>
                <w:szCs w:val="22"/>
              </w:rPr>
            </w:pPr>
            <w:r w:rsidRPr="00D4323C">
              <w:rPr>
                <w:rFonts w:ascii="Arial" w:eastAsia="Arial" w:hAnsi="Arial" w:cs="Arial"/>
                <w:sz w:val="22"/>
                <w:szCs w:val="22"/>
              </w:rPr>
              <w:t>exclusion grounds information</w:t>
            </w:r>
          </w:p>
          <w:p w14:paraId="78833901" w14:textId="77777777" w:rsidR="00701D7E" w:rsidRPr="00D4323C" w:rsidRDefault="00701D7E" w:rsidP="00701D7E">
            <w:pPr>
              <w:pStyle w:val="Normal1"/>
              <w:ind w:left="1080"/>
              <w:rPr>
                <w:rFonts w:ascii="Arial" w:eastAsia="Arial" w:hAnsi="Arial" w:cs="Arial"/>
                <w:sz w:val="22"/>
                <w:szCs w:val="22"/>
              </w:rPr>
            </w:pPr>
          </w:p>
        </w:tc>
      </w:tr>
      <w:tr w:rsidR="00E26451" w:rsidRPr="00D4323C" w14:paraId="62280D56" w14:textId="77777777" w:rsidTr="00D258D5">
        <w:tc>
          <w:tcPr>
            <w:tcW w:w="10201" w:type="dxa"/>
            <w:tcBorders>
              <w:top w:val="dashed" w:sz="4" w:space="0" w:color="auto"/>
            </w:tcBorders>
          </w:tcPr>
          <w:p w14:paraId="6AAFAFBA" w14:textId="77777777" w:rsidR="00B3417F" w:rsidRPr="00F67234" w:rsidRDefault="00B3417F" w:rsidP="00B3417F">
            <w:pPr>
              <w:pStyle w:val="Normal1"/>
              <w:rPr>
                <w:rFonts w:ascii="Arial" w:eastAsia="Arial" w:hAnsi="Arial" w:cs="Arial"/>
                <w:bCs/>
                <w:sz w:val="22"/>
                <w:szCs w:val="22"/>
              </w:rPr>
            </w:pPr>
            <w:r w:rsidRPr="00F67234">
              <w:rPr>
                <w:rFonts w:ascii="Arial" w:eastAsia="Arial" w:hAnsi="Arial" w:cs="Arial"/>
                <w:bCs/>
                <w:sz w:val="22"/>
                <w:szCs w:val="22"/>
              </w:rPr>
              <w:t>[</w:t>
            </w:r>
            <w:r w:rsidRPr="00E855BC">
              <w:rPr>
                <w:rFonts w:ascii="Arial" w:eastAsia="Arial" w:hAnsi="Arial" w:cs="Arial"/>
                <w:bCs/>
                <w:sz w:val="22"/>
                <w:szCs w:val="22"/>
              </w:rPr>
              <w:t xml:space="preserve">Confirm </w:t>
            </w:r>
            <w:r>
              <w:rPr>
                <w:rFonts w:ascii="Arial" w:eastAsia="Arial" w:hAnsi="Arial" w:cs="Arial"/>
                <w:bCs/>
                <w:sz w:val="22"/>
                <w:szCs w:val="22"/>
              </w:rPr>
              <w:t>associated person(s)</w:t>
            </w:r>
            <w:r w:rsidRPr="00E855BC">
              <w:rPr>
                <w:rFonts w:ascii="Arial" w:eastAsia="Arial" w:hAnsi="Arial" w:cs="Arial"/>
                <w:bCs/>
                <w:sz w:val="22"/>
                <w:szCs w:val="22"/>
              </w:rPr>
              <w:t xml:space="preserve"> have updated </w:t>
            </w:r>
            <w:r>
              <w:rPr>
                <w:rFonts w:ascii="Arial" w:eastAsia="Arial" w:hAnsi="Arial" w:cs="Arial"/>
                <w:bCs/>
                <w:sz w:val="22"/>
                <w:szCs w:val="22"/>
              </w:rPr>
              <w:t xml:space="preserve">their </w:t>
            </w:r>
            <w:r w:rsidRPr="00E855BC">
              <w:rPr>
                <w:rFonts w:ascii="Arial" w:eastAsia="Arial" w:hAnsi="Arial" w:cs="Arial"/>
                <w:bCs/>
                <w:sz w:val="22"/>
                <w:szCs w:val="22"/>
              </w:rPr>
              <w:t>core supplier information on CDP (Find a Tender) and share the PDF download with us</w:t>
            </w:r>
            <w:r>
              <w:rPr>
                <w:rFonts w:ascii="Arial" w:eastAsia="Arial" w:hAnsi="Arial" w:cs="Arial"/>
                <w:bCs/>
                <w:sz w:val="22"/>
                <w:szCs w:val="22"/>
              </w:rPr>
              <w:t>]</w:t>
            </w:r>
          </w:p>
          <w:p w14:paraId="70F56283" w14:textId="77777777" w:rsidR="00E26451" w:rsidRPr="00D4323C" w:rsidRDefault="00E26451" w:rsidP="00E26451">
            <w:pPr>
              <w:pStyle w:val="Normal1"/>
              <w:rPr>
                <w:rFonts w:ascii="Arial" w:eastAsia="Arial" w:hAnsi="Arial" w:cs="Arial"/>
                <w:b/>
                <w:sz w:val="22"/>
                <w:szCs w:val="22"/>
              </w:rPr>
            </w:pPr>
          </w:p>
          <w:p w14:paraId="10D123AB" w14:textId="77777777" w:rsidR="00E26451" w:rsidRPr="00D4323C" w:rsidRDefault="00E26451" w:rsidP="00E26451">
            <w:pPr>
              <w:pStyle w:val="Normal1"/>
              <w:rPr>
                <w:rFonts w:ascii="Arial" w:eastAsia="Arial" w:hAnsi="Arial" w:cs="Arial"/>
                <w:b/>
                <w:sz w:val="22"/>
                <w:szCs w:val="22"/>
              </w:rPr>
            </w:pPr>
          </w:p>
          <w:p w14:paraId="42521623" w14:textId="77777777" w:rsidR="00E26451" w:rsidRPr="00D4323C" w:rsidRDefault="00E26451" w:rsidP="00E26451">
            <w:pPr>
              <w:pStyle w:val="Normal1"/>
              <w:rPr>
                <w:rFonts w:ascii="Arial" w:eastAsia="Arial" w:hAnsi="Arial" w:cs="Arial"/>
                <w:sz w:val="22"/>
                <w:szCs w:val="22"/>
              </w:rPr>
            </w:pPr>
          </w:p>
        </w:tc>
      </w:tr>
      <w:tr w:rsidR="00E26451" w:rsidRPr="00D4323C" w14:paraId="1E1237D1" w14:textId="77777777" w:rsidTr="00280285">
        <w:tc>
          <w:tcPr>
            <w:tcW w:w="10201" w:type="dxa"/>
            <w:tcBorders>
              <w:bottom w:val="dashed" w:sz="4" w:space="0" w:color="auto"/>
            </w:tcBorders>
            <w:shd w:val="clear" w:color="auto" w:fill="F2F2F2" w:themeFill="background1" w:themeFillShade="F2"/>
          </w:tcPr>
          <w:p w14:paraId="3594872A" w14:textId="77777777" w:rsidR="00E26451" w:rsidRPr="00D4323C" w:rsidRDefault="00801477"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Are any of your associated persons on the debarment list?</w:t>
            </w:r>
          </w:p>
        </w:tc>
      </w:tr>
      <w:tr w:rsidR="00FE2E10" w:rsidRPr="00D4323C" w14:paraId="3AA7C383" w14:textId="77777777" w:rsidTr="00D258D5">
        <w:tc>
          <w:tcPr>
            <w:tcW w:w="10201" w:type="dxa"/>
            <w:tcBorders>
              <w:top w:val="dashed" w:sz="4" w:space="0" w:color="auto"/>
            </w:tcBorders>
          </w:tcPr>
          <w:p w14:paraId="3BF4136F" w14:textId="77777777" w:rsidR="00FE2E10" w:rsidRPr="00F67234" w:rsidRDefault="00FE2E10" w:rsidP="00FE2E10">
            <w:pPr>
              <w:pStyle w:val="Normal1"/>
              <w:rPr>
                <w:rFonts w:ascii="Arial" w:eastAsia="Arial" w:hAnsi="Arial" w:cs="Arial"/>
                <w:bCs/>
                <w:sz w:val="22"/>
                <w:szCs w:val="22"/>
              </w:rPr>
            </w:pPr>
            <w:r w:rsidRPr="00F67234">
              <w:rPr>
                <w:rFonts w:ascii="Arial" w:eastAsia="Arial" w:hAnsi="Arial" w:cs="Arial"/>
                <w:bCs/>
                <w:sz w:val="22"/>
                <w:szCs w:val="22"/>
              </w:rPr>
              <w:t>[Insert Yes or No]</w:t>
            </w:r>
          </w:p>
          <w:p w14:paraId="1D9A603E" w14:textId="77777777" w:rsidR="00FE2E10" w:rsidRPr="00F67234" w:rsidRDefault="00FE2E10" w:rsidP="00FE2E10">
            <w:pPr>
              <w:pStyle w:val="Normal1"/>
              <w:rPr>
                <w:rFonts w:ascii="Arial" w:eastAsia="Arial" w:hAnsi="Arial" w:cs="Arial"/>
                <w:bCs/>
                <w:sz w:val="22"/>
                <w:szCs w:val="22"/>
              </w:rPr>
            </w:pPr>
            <w:r w:rsidRPr="00F67234">
              <w:rPr>
                <w:rFonts w:ascii="Arial" w:eastAsia="Arial" w:hAnsi="Arial" w:cs="Arial"/>
                <w:bCs/>
                <w:sz w:val="22"/>
                <w:szCs w:val="22"/>
              </w:rPr>
              <w:t>[If yes, insert details]</w:t>
            </w:r>
          </w:p>
          <w:p w14:paraId="466AF8F9" w14:textId="77777777" w:rsidR="00FE2E10" w:rsidRPr="00D4323C" w:rsidRDefault="00FE2E10" w:rsidP="00FE2E10">
            <w:pPr>
              <w:pStyle w:val="Normal1"/>
              <w:rPr>
                <w:rFonts w:ascii="Arial" w:eastAsia="Arial" w:hAnsi="Arial" w:cs="Arial"/>
                <w:b/>
                <w:sz w:val="22"/>
                <w:szCs w:val="22"/>
              </w:rPr>
            </w:pPr>
          </w:p>
          <w:p w14:paraId="10DE491E" w14:textId="77777777" w:rsidR="00FE2E10" w:rsidRPr="00D4323C" w:rsidRDefault="00FE2E10" w:rsidP="00FE2E10">
            <w:pPr>
              <w:pStyle w:val="Normal1"/>
              <w:rPr>
                <w:rFonts w:ascii="Arial" w:eastAsia="Arial" w:hAnsi="Arial" w:cs="Arial"/>
                <w:sz w:val="22"/>
                <w:szCs w:val="22"/>
              </w:rPr>
            </w:pPr>
          </w:p>
        </w:tc>
      </w:tr>
      <w:tr w:rsidR="00FE2E10" w:rsidRPr="00D4323C" w14:paraId="2F14698A" w14:textId="77777777" w:rsidTr="00C50F57">
        <w:trPr>
          <w:trHeight w:val="392"/>
        </w:trPr>
        <w:tc>
          <w:tcPr>
            <w:tcW w:w="10201" w:type="dxa"/>
            <w:shd w:val="clear" w:color="auto" w:fill="361E54"/>
            <w:vAlign w:val="center"/>
          </w:tcPr>
          <w:p w14:paraId="51045A98" w14:textId="77777777" w:rsidR="00FE2E10" w:rsidRPr="00C50F57" w:rsidRDefault="00353453" w:rsidP="00C50F57">
            <w:pPr>
              <w:pStyle w:val="Normal1"/>
              <w:rPr>
                <w:rFonts w:ascii="Arial" w:eastAsia="Arial" w:hAnsi="Arial" w:cs="Arial"/>
                <w:b/>
                <w:bCs/>
                <w:color w:val="FFFFFF" w:themeColor="background1"/>
                <w:sz w:val="22"/>
                <w:szCs w:val="22"/>
              </w:rPr>
            </w:pPr>
            <w:r w:rsidRPr="00C50F57">
              <w:rPr>
                <w:rFonts w:ascii="Arial" w:eastAsia="Arial" w:hAnsi="Arial" w:cs="Arial"/>
                <w:b/>
                <w:bCs/>
                <w:color w:val="FFFFFF" w:themeColor="background1"/>
                <w:sz w:val="22"/>
                <w:szCs w:val="22"/>
              </w:rPr>
              <w:t>Part 2B – List of all intended sub-contractors</w:t>
            </w:r>
          </w:p>
        </w:tc>
      </w:tr>
      <w:tr w:rsidR="00187B66" w:rsidRPr="00D4323C" w14:paraId="6DFED413" w14:textId="77777777" w:rsidTr="00280285">
        <w:tc>
          <w:tcPr>
            <w:tcW w:w="10201" w:type="dxa"/>
            <w:tcBorders>
              <w:bottom w:val="dashed" w:sz="4" w:space="0" w:color="auto"/>
            </w:tcBorders>
            <w:shd w:val="clear" w:color="auto" w:fill="F2F2F2" w:themeFill="background1" w:themeFillShade="F2"/>
          </w:tcPr>
          <w:p w14:paraId="3D219153" w14:textId="77777777" w:rsidR="00187B66" w:rsidRPr="00D4323C" w:rsidRDefault="00187B66"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 xml:space="preserve">Please provide: </w:t>
            </w:r>
          </w:p>
          <w:p w14:paraId="4BD0EDDA" w14:textId="77777777" w:rsidR="00187B66" w:rsidRPr="00D4323C" w:rsidRDefault="00187B66" w:rsidP="00C22F00">
            <w:pPr>
              <w:pStyle w:val="Normal1"/>
              <w:numPr>
                <w:ilvl w:val="0"/>
                <w:numId w:val="7"/>
              </w:numPr>
              <w:ind w:left="1080"/>
              <w:rPr>
                <w:rFonts w:ascii="Arial" w:eastAsia="Arial" w:hAnsi="Arial" w:cs="Arial"/>
                <w:sz w:val="22"/>
                <w:szCs w:val="22"/>
              </w:rPr>
            </w:pPr>
            <w:r w:rsidRPr="00D4323C">
              <w:rPr>
                <w:rFonts w:ascii="Arial" w:eastAsia="Arial" w:hAnsi="Arial" w:cs="Arial"/>
                <w:sz w:val="22"/>
                <w:szCs w:val="22"/>
              </w:rPr>
              <w:t>a list of all suppliers who you intend to sub-contract the performance of all or part of the contract to (either directly or in your wider supply chain)</w:t>
            </w:r>
          </w:p>
          <w:p w14:paraId="29418FBA" w14:textId="77777777" w:rsidR="00187B66" w:rsidRPr="00D4323C" w:rsidRDefault="00187B66" w:rsidP="00C22F00">
            <w:pPr>
              <w:pStyle w:val="Normal1"/>
              <w:numPr>
                <w:ilvl w:val="0"/>
                <w:numId w:val="7"/>
              </w:numPr>
              <w:ind w:left="1080"/>
              <w:rPr>
                <w:rFonts w:ascii="Arial" w:eastAsia="Arial" w:hAnsi="Arial" w:cs="Arial"/>
                <w:sz w:val="22"/>
                <w:szCs w:val="22"/>
              </w:rPr>
            </w:pPr>
            <w:r w:rsidRPr="00D4323C">
              <w:rPr>
                <w:rFonts w:ascii="Arial" w:eastAsia="Arial" w:hAnsi="Arial" w:cs="Arial"/>
                <w:sz w:val="22"/>
                <w:szCs w:val="22"/>
              </w:rPr>
              <w:t>their unique identifier (if they are registered on the CDP), or otherwise, a Companies House number, charity number, VAT registration number, or equivalent</w:t>
            </w:r>
          </w:p>
          <w:p w14:paraId="533389A4" w14:textId="77777777" w:rsidR="00187B66" w:rsidRPr="00D4323C" w:rsidRDefault="00187B66" w:rsidP="00C22F00">
            <w:pPr>
              <w:pStyle w:val="Normal1"/>
              <w:numPr>
                <w:ilvl w:val="0"/>
                <w:numId w:val="7"/>
              </w:numPr>
              <w:ind w:left="1080"/>
              <w:rPr>
                <w:rFonts w:ascii="Arial" w:eastAsia="Arial" w:hAnsi="Arial" w:cs="Arial"/>
                <w:sz w:val="22"/>
                <w:szCs w:val="22"/>
              </w:rPr>
            </w:pPr>
            <w:r w:rsidRPr="00D4323C">
              <w:rPr>
                <w:rFonts w:ascii="Arial" w:eastAsia="Arial" w:hAnsi="Arial" w:cs="Arial"/>
                <w:sz w:val="22"/>
                <w:szCs w:val="22"/>
              </w:rPr>
              <w:t>a brief description of their intended role in the performance of the contract</w:t>
            </w:r>
          </w:p>
          <w:p w14:paraId="7B3445D2" w14:textId="77777777" w:rsidR="00187B66" w:rsidRPr="00D4323C" w:rsidRDefault="00187B66" w:rsidP="00524BC2">
            <w:pPr>
              <w:pStyle w:val="Normal1"/>
              <w:ind w:left="720"/>
              <w:rPr>
                <w:rFonts w:ascii="Arial" w:eastAsia="Arial" w:hAnsi="Arial" w:cs="Arial"/>
                <w:iCs/>
                <w:sz w:val="22"/>
                <w:szCs w:val="22"/>
              </w:rPr>
            </w:pPr>
            <w:r w:rsidRPr="00D4323C">
              <w:rPr>
                <w:rFonts w:ascii="Arial" w:eastAsia="Arial" w:hAnsi="Arial" w:cs="Arial"/>
                <w:iCs/>
                <w:sz w:val="22"/>
                <w:szCs w:val="22"/>
              </w:rPr>
              <w:t xml:space="preserve">If you are not intending to sub-contract the performance of all or part of the contract, then this </w:t>
            </w:r>
            <w:r w:rsidRPr="00D4323C">
              <w:rPr>
                <w:rFonts w:ascii="Arial" w:eastAsia="Arial" w:hAnsi="Arial" w:cs="Arial"/>
                <w:b/>
                <w:bCs/>
                <w:iCs/>
                <w:sz w:val="22"/>
                <w:szCs w:val="22"/>
              </w:rPr>
              <w:t>question and Q12</w:t>
            </w:r>
            <w:r w:rsidRPr="00D4323C">
              <w:rPr>
                <w:rFonts w:ascii="Arial" w:eastAsia="Arial" w:hAnsi="Arial" w:cs="Arial"/>
                <w:iCs/>
                <w:sz w:val="22"/>
                <w:szCs w:val="22"/>
              </w:rPr>
              <w:t xml:space="preserve"> are not applicable.</w:t>
            </w:r>
          </w:p>
          <w:p w14:paraId="1F67830D" w14:textId="77777777" w:rsidR="00187B66" w:rsidRPr="00D4323C" w:rsidRDefault="00187B66" w:rsidP="00187B66">
            <w:pPr>
              <w:pStyle w:val="Normal1"/>
              <w:rPr>
                <w:rFonts w:ascii="Arial" w:eastAsia="Arial" w:hAnsi="Arial" w:cs="Arial"/>
                <w:iCs/>
                <w:sz w:val="22"/>
                <w:szCs w:val="22"/>
              </w:rPr>
            </w:pPr>
          </w:p>
          <w:p w14:paraId="611B43A4" w14:textId="77777777" w:rsidR="00187B66" w:rsidRPr="00D4323C" w:rsidRDefault="00187B66" w:rsidP="009A0F9E">
            <w:pPr>
              <w:pStyle w:val="Normal1"/>
              <w:rPr>
                <w:rFonts w:ascii="Arial" w:eastAsia="Arial" w:hAnsi="Arial" w:cs="Arial"/>
                <w:sz w:val="22"/>
                <w:szCs w:val="22"/>
              </w:rPr>
            </w:pPr>
            <w:r w:rsidRPr="00D4323C">
              <w:rPr>
                <w:rFonts w:ascii="Arial" w:eastAsia="Arial" w:hAnsi="Arial" w:cs="Arial"/>
                <w:iCs/>
                <w:sz w:val="22"/>
                <w:szCs w:val="22"/>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p>
        </w:tc>
      </w:tr>
      <w:tr w:rsidR="00187B66" w:rsidRPr="00D4323C" w14:paraId="6DBE5F6C" w14:textId="77777777" w:rsidTr="00D258D5">
        <w:tc>
          <w:tcPr>
            <w:tcW w:w="10201" w:type="dxa"/>
            <w:tcBorders>
              <w:top w:val="dashed" w:sz="4" w:space="0" w:color="auto"/>
            </w:tcBorders>
          </w:tcPr>
          <w:p w14:paraId="641AD383" w14:textId="77777777" w:rsidR="0076543B" w:rsidRPr="00F67234" w:rsidRDefault="0076543B" w:rsidP="0076543B">
            <w:pPr>
              <w:pStyle w:val="Normal1"/>
              <w:rPr>
                <w:rFonts w:ascii="Arial" w:eastAsia="Arial" w:hAnsi="Arial" w:cs="Arial"/>
                <w:bCs/>
                <w:sz w:val="22"/>
                <w:szCs w:val="22"/>
              </w:rPr>
            </w:pPr>
            <w:r w:rsidRPr="00F67234">
              <w:rPr>
                <w:rFonts w:ascii="Arial" w:eastAsia="Arial" w:hAnsi="Arial" w:cs="Arial"/>
                <w:bCs/>
                <w:sz w:val="22"/>
                <w:szCs w:val="22"/>
              </w:rPr>
              <w:t>[Insert name of supplier – unique identifier – brief description]</w:t>
            </w:r>
          </w:p>
          <w:p w14:paraId="7431371B" w14:textId="77777777" w:rsidR="0076543B" w:rsidRPr="00F67234" w:rsidRDefault="0076543B" w:rsidP="0076543B">
            <w:pPr>
              <w:pStyle w:val="Normal1"/>
              <w:rPr>
                <w:rFonts w:ascii="Arial" w:eastAsia="Arial" w:hAnsi="Arial" w:cs="Arial"/>
                <w:bCs/>
                <w:sz w:val="22"/>
                <w:szCs w:val="22"/>
              </w:rPr>
            </w:pPr>
            <w:r w:rsidRPr="00F67234">
              <w:rPr>
                <w:rFonts w:ascii="Arial" w:eastAsia="Arial" w:hAnsi="Arial" w:cs="Arial"/>
                <w:bCs/>
                <w:sz w:val="22"/>
                <w:szCs w:val="22"/>
              </w:rPr>
              <w:t>[Insert name of supplier – unique identifier – brief description]</w:t>
            </w:r>
          </w:p>
          <w:p w14:paraId="1F1C03F1" w14:textId="77777777" w:rsidR="00187B66" w:rsidRPr="00F67234" w:rsidRDefault="00187B66" w:rsidP="00187B66">
            <w:pPr>
              <w:pStyle w:val="Normal1"/>
              <w:rPr>
                <w:rFonts w:ascii="Arial" w:eastAsia="Arial" w:hAnsi="Arial" w:cs="Arial"/>
                <w:bCs/>
                <w:sz w:val="22"/>
                <w:szCs w:val="22"/>
              </w:rPr>
            </w:pPr>
          </w:p>
          <w:p w14:paraId="10CFF538" w14:textId="77777777" w:rsidR="0076543B" w:rsidRPr="00D4323C" w:rsidRDefault="0076543B" w:rsidP="00187B66">
            <w:pPr>
              <w:pStyle w:val="Normal1"/>
              <w:rPr>
                <w:rFonts w:ascii="Arial" w:eastAsia="Arial" w:hAnsi="Arial" w:cs="Arial"/>
                <w:sz w:val="22"/>
                <w:szCs w:val="22"/>
              </w:rPr>
            </w:pPr>
          </w:p>
          <w:p w14:paraId="14FF0F75" w14:textId="77777777" w:rsidR="0076543B" w:rsidRPr="00D4323C" w:rsidRDefault="0076543B" w:rsidP="00187B66">
            <w:pPr>
              <w:pStyle w:val="Normal1"/>
              <w:rPr>
                <w:rFonts w:ascii="Arial" w:eastAsia="Arial" w:hAnsi="Arial" w:cs="Arial"/>
                <w:sz w:val="22"/>
                <w:szCs w:val="22"/>
              </w:rPr>
            </w:pPr>
          </w:p>
          <w:p w14:paraId="1800B221" w14:textId="77777777" w:rsidR="0076543B" w:rsidRPr="00D4323C" w:rsidRDefault="0076543B" w:rsidP="00187B66">
            <w:pPr>
              <w:pStyle w:val="Normal1"/>
              <w:rPr>
                <w:rFonts w:ascii="Arial" w:eastAsia="Arial" w:hAnsi="Arial" w:cs="Arial"/>
                <w:sz w:val="22"/>
                <w:szCs w:val="22"/>
              </w:rPr>
            </w:pPr>
          </w:p>
        </w:tc>
      </w:tr>
      <w:tr w:rsidR="00187B66" w:rsidRPr="00D4323C" w14:paraId="0FB41302" w14:textId="77777777" w:rsidTr="00280285">
        <w:tc>
          <w:tcPr>
            <w:tcW w:w="10201" w:type="dxa"/>
            <w:tcBorders>
              <w:bottom w:val="dashed" w:sz="4" w:space="0" w:color="auto"/>
            </w:tcBorders>
            <w:shd w:val="clear" w:color="auto" w:fill="F2F2F2" w:themeFill="background1" w:themeFillShade="F2"/>
          </w:tcPr>
          <w:p w14:paraId="3B5F9E5B" w14:textId="77777777" w:rsidR="00B42785" w:rsidRPr="00D4323C" w:rsidRDefault="00B42785" w:rsidP="00C22F00">
            <w:pPr>
              <w:pStyle w:val="Normal1"/>
              <w:numPr>
                <w:ilvl w:val="0"/>
                <w:numId w:val="11"/>
              </w:numPr>
              <w:rPr>
                <w:rFonts w:ascii="Arial" w:eastAsia="Arial" w:hAnsi="Arial" w:cs="Arial"/>
                <w:sz w:val="22"/>
                <w:szCs w:val="22"/>
              </w:rPr>
            </w:pPr>
            <w:r w:rsidRPr="00D4323C">
              <w:rPr>
                <w:rFonts w:ascii="Arial" w:eastAsia="Arial" w:hAnsi="Arial" w:cs="Arial"/>
                <w:sz w:val="22"/>
                <w:szCs w:val="22"/>
              </w:rPr>
              <w:t>Please confirm if any intended sub-contractor is on the debarment list.</w:t>
            </w:r>
          </w:p>
          <w:p w14:paraId="5E4AE718" w14:textId="77777777" w:rsidR="003739B4" w:rsidRPr="00D4323C" w:rsidRDefault="003739B4" w:rsidP="003739B4">
            <w:pPr>
              <w:pStyle w:val="Normal1"/>
              <w:rPr>
                <w:rFonts w:ascii="Arial" w:eastAsia="Arial" w:hAnsi="Arial" w:cs="Arial"/>
                <w:sz w:val="22"/>
                <w:szCs w:val="22"/>
              </w:rPr>
            </w:pPr>
          </w:p>
          <w:p w14:paraId="7A905BFB" w14:textId="77777777" w:rsidR="003739B4" w:rsidRPr="00D4323C" w:rsidRDefault="00B42785" w:rsidP="003739B4">
            <w:pPr>
              <w:pStyle w:val="Normal1"/>
              <w:rPr>
                <w:rFonts w:ascii="Arial" w:eastAsia="Arial" w:hAnsi="Arial" w:cs="Arial"/>
                <w:sz w:val="22"/>
                <w:szCs w:val="22"/>
              </w:rPr>
            </w:pPr>
            <w:r w:rsidRPr="00D4323C">
              <w:rPr>
                <w:rFonts w:ascii="Arial" w:eastAsia="Arial" w:hAnsi="Arial" w:cs="Arial"/>
                <w:sz w:val="22"/>
                <w:szCs w:val="22"/>
              </w:rPr>
              <w:t>The debarment list can be found here</w:t>
            </w:r>
            <w:r w:rsidR="003739B4" w:rsidRPr="00D4323C">
              <w:rPr>
                <w:rFonts w:ascii="Arial" w:eastAsia="Arial" w:hAnsi="Arial" w:cs="Arial"/>
                <w:sz w:val="22"/>
                <w:szCs w:val="22"/>
              </w:rPr>
              <w:t>:</w:t>
            </w:r>
          </w:p>
          <w:p w14:paraId="0F25AB57" w14:textId="77777777" w:rsidR="00187B66" w:rsidRPr="00D4323C" w:rsidRDefault="003739B4" w:rsidP="003739B4">
            <w:pPr>
              <w:pStyle w:val="Normal1"/>
              <w:rPr>
                <w:rFonts w:ascii="Arial" w:eastAsia="Arial" w:hAnsi="Arial" w:cs="Arial"/>
                <w:sz w:val="22"/>
                <w:szCs w:val="22"/>
              </w:rPr>
            </w:pPr>
            <w:hyperlink r:id="rId17" w:history="1">
              <w:r w:rsidRPr="00D4323C">
                <w:rPr>
                  <w:rStyle w:val="Hyperlink"/>
                  <w:rFonts w:ascii="Arial" w:eastAsia="Arial" w:hAnsi="Arial" w:cs="Arial"/>
                  <w:sz w:val="22"/>
                  <w:szCs w:val="22"/>
                </w:rPr>
                <w:t>https://assets.publishing.service.gov.uk/media/67c19349750837d7604dbcd6/Debarment_List_revised.pdf</w:t>
              </w:r>
            </w:hyperlink>
          </w:p>
          <w:p w14:paraId="332AE586" w14:textId="77777777" w:rsidR="003739B4" w:rsidRPr="00D4323C" w:rsidRDefault="003739B4" w:rsidP="003739B4">
            <w:pPr>
              <w:pStyle w:val="Normal1"/>
              <w:rPr>
                <w:rFonts w:ascii="Arial" w:eastAsia="Arial" w:hAnsi="Arial" w:cs="Arial"/>
                <w:sz w:val="22"/>
                <w:szCs w:val="22"/>
              </w:rPr>
            </w:pPr>
          </w:p>
        </w:tc>
      </w:tr>
      <w:tr w:rsidR="00187B66" w14:paraId="24F329C3" w14:textId="77777777" w:rsidTr="00D258D5">
        <w:tc>
          <w:tcPr>
            <w:tcW w:w="10201" w:type="dxa"/>
            <w:tcBorders>
              <w:top w:val="dashed" w:sz="4" w:space="0" w:color="auto"/>
            </w:tcBorders>
          </w:tcPr>
          <w:p w14:paraId="0A49F897" w14:textId="77777777" w:rsidR="00FD6778" w:rsidRPr="00F67234" w:rsidRDefault="00FD6778" w:rsidP="00FD6778">
            <w:pPr>
              <w:pStyle w:val="Normal1"/>
              <w:rPr>
                <w:rFonts w:ascii="Arial" w:eastAsia="Arial" w:hAnsi="Arial" w:cs="Arial"/>
                <w:bCs/>
                <w:sz w:val="22"/>
                <w:szCs w:val="22"/>
              </w:rPr>
            </w:pPr>
            <w:r w:rsidRPr="00F67234">
              <w:rPr>
                <w:rFonts w:ascii="Arial" w:eastAsia="Arial" w:hAnsi="Arial" w:cs="Arial"/>
                <w:bCs/>
                <w:sz w:val="22"/>
                <w:szCs w:val="22"/>
              </w:rPr>
              <w:t>[Insert Yes or No]</w:t>
            </w:r>
          </w:p>
          <w:p w14:paraId="52D2698F" w14:textId="77777777" w:rsidR="00FD6778" w:rsidRPr="00F67234" w:rsidRDefault="00FD6778" w:rsidP="00FD6778">
            <w:pPr>
              <w:pStyle w:val="Normal1"/>
              <w:rPr>
                <w:rFonts w:ascii="Arial" w:eastAsia="Arial" w:hAnsi="Arial" w:cs="Arial"/>
                <w:bCs/>
                <w:sz w:val="22"/>
                <w:szCs w:val="22"/>
              </w:rPr>
            </w:pPr>
            <w:r w:rsidRPr="00F67234">
              <w:rPr>
                <w:rFonts w:ascii="Arial" w:eastAsia="Arial" w:hAnsi="Arial" w:cs="Arial"/>
                <w:bCs/>
                <w:sz w:val="22"/>
                <w:szCs w:val="22"/>
              </w:rPr>
              <w:t>[If yes, insert sub-contractor(s) name and provide details]</w:t>
            </w:r>
          </w:p>
          <w:p w14:paraId="6D286F55" w14:textId="77777777" w:rsidR="00187B66" w:rsidRPr="00D4323C" w:rsidRDefault="00187B66" w:rsidP="00187B66">
            <w:pPr>
              <w:pStyle w:val="Normal1"/>
              <w:rPr>
                <w:rFonts w:ascii="Arial" w:eastAsia="Arial" w:hAnsi="Arial" w:cs="Arial"/>
                <w:sz w:val="22"/>
                <w:szCs w:val="22"/>
              </w:rPr>
            </w:pPr>
          </w:p>
          <w:p w14:paraId="43440EA8" w14:textId="77777777" w:rsidR="00FD6778" w:rsidRPr="00D4323C" w:rsidRDefault="00FD6778" w:rsidP="00187B66">
            <w:pPr>
              <w:pStyle w:val="Normal1"/>
              <w:rPr>
                <w:rFonts w:ascii="Arial" w:eastAsia="Arial" w:hAnsi="Arial" w:cs="Arial"/>
                <w:sz w:val="22"/>
                <w:szCs w:val="22"/>
              </w:rPr>
            </w:pPr>
          </w:p>
        </w:tc>
      </w:tr>
    </w:tbl>
    <w:p w14:paraId="1F95D271" w14:textId="77777777" w:rsidR="00B4282B" w:rsidRDefault="00B4282B"/>
    <w:p w14:paraId="51B70028" w14:textId="77777777" w:rsidR="00F34DBE" w:rsidRDefault="00F34DBE"/>
    <w:p w14:paraId="748DE6D4" w14:textId="77777777" w:rsidR="00F34DBE" w:rsidRDefault="00F34DBE"/>
    <w:p w14:paraId="02DD4D3A" w14:textId="77777777" w:rsidR="00F34DBE" w:rsidRDefault="00F34DBE"/>
    <w:tbl>
      <w:tblPr>
        <w:tblStyle w:val="TableGrid"/>
        <w:tblW w:w="0" w:type="auto"/>
        <w:tblLayout w:type="fixed"/>
        <w:tblLook w:val="04A0" w:firstRow="1" w:lastRow="0" w:firstColumn="1" w:lastColumn="0" w:noHBand="0" w:noVBand="1"/>
      </w:tblPr>
      <w:tblGrid>
        <w:gridCol w:w="10201"/>
      </w:tblGrid>
      <w:tr w:rsidR="00187B66" w14:paraId="34D50477" w14:textId="77777777" w:rsidTr="00F67234">
        <w:trPr>
          <w:trHeight w:val="416"/>
        </w:trPr>
        <w:tc>
          <w:tcPr>
            <w:tcW w:w="10201" w:type="dxa"/>
            <w:shd w:val="clear" w:color="auto" w:fill="361E54"/>
            <w:vAlign w:val="center"/>
          </w:tcPr>
          <w:p w14:paraId="7EE8676F" w14:textId="77777777" w:rsidR="00187B66" w:rsidRPr="00F67234" w:rsidRDefault="002732A1" w:rsidP="00F67234">
            <w:pPr>
              <w:pStyle w:val="Normal1"/>
              <w:rPr>
                <w:rFonts w:ascii="Arial" w:eastAsia="Arial" w:hAnsi="Arial" w:cs="Arial"/>
                <w:b/>
                <w:bCs/>
                <w:color w:val="FFFFFF" w:themeColor="background1"/>
                <w:sz w:val="22"/>
                <w:szCs w:val="22"/>
              </w:rPr>
            </w:pPr>
            <w:r w:rsidRPr="00F67234">
              <w:rPr>
                <w:rFonts w:ascii="Arial" w:eastAsia="Arial" w:hAnsi="Arial" w:cs="Arial"/>
                <w:b/>
                <w:bCs/>
                <w:color w:val="FFFFFF" w:themeColor="background1"/>
                <w:sz w:val="22"/>
                <w:szCs w:val="22"/>
              </w:rPr>
              <w:t xml:space="preserve">Part 3 – </w:t>
            </w:r>
            <w:r w:rsidR="00C50F57">
              <w:rPr>
                <w:rFonts w:ascii="Arial" w:eastAsia="Arial" w:hAnsi="Arial" w:cs="Arial"/>
                <w:b/>
                <w:bCs/>
                <w:color w:val="FFFFFF" w:themeColor="background1"/>
                <w:sz w:val="22"/>
                <w:szCs w:val="22"/>
              </w:rPr>
              <w:t>Q</w:t>
            </w:r>
            <w:r w:rsidRPr="00F67234">
              <w:rPr>
                <w:rFonts w:ascii="Arial" w:eastAsia="Arial" w:hAnsi="Arial" w:cs="Arial"/>
                <w:b/>
                <w:bCs/>
                <w:color w:val="FFFFFF" w:themeColor="background1"/>
                <w:sz w:val="22"/>
                <w:szCs w:val="22"/>
              </w:rPr>
              <w:t xml:space="preserve">uestions relating to conditions of participation </w:t>
            </w:r>
          </w:p>
        </w:tc>
      </w:tr>
      <w:tr w:rsidR="00187B66" w14:paraId="68D27506" w14:textId="77777777" w:rsidTr="00F67234">
        <w:tc>
          <w:tcPr>
            <w:tcW w:w="10201" w:type="dxa"/>
            <w:shd w:val="clear" w:color="auto" w:fill="361E54"/>
          </w:tcPr>
          <w:p w14:paraId="6B190C70" w14:textId="77777777" w:rsidR="00187B66" w:rsidRPr="00F67234" w:rsidRDefault="002732A1" w:rsidP="00187B66">
            <w:pPr>
              <w:pStyle w:val="Normal1"/>
              <w:rPr>
                <w:rFonts w:ascii="Arial" w:eastAsia="Arial" w:hAnsi="Arial" w:cs="Arial"/>
                <w:b/>
                <w:bCs/>
                <w:color w:val="FFFFFF" w:themeColor="background1"/>
                <w:sz w:val="22"/>
                <w:szCs w:val="22"/>
              </w:rPr>
            </w:pPr>
            <w:r w:rsidRPr="00F67234">
              <w:rPr>
                <w:rFonts w:ascii="Arial" w:eastAsia="Arial" w:hAnsi="Arial" w:cs="Arial"/>
                <w:b/>
                <w:bCs/>
                <w:color w:val="FFFFFF" w:themeColor="background1"/>
                <w:sz w:val="22"/>
                <w:szCs w:val="22"/>
              </w:rPr>
              <w:t xml:space="preserve">Part 3A – </w:t>
            </w:r>
            <w:r w:rsidR="00C50F57">
              <w:rPr>
                <w:rFonts w:ascii="Arial" w:eastAsia="Arial" w:hAnsi="Arial" w:cs="Arial"/>
                <w:b/>
                <w:bCs/>
                <w:color w:val="FFFFFF" w:themeColor="background1"/>
                <w:sz w:val="22"/>
                <w:szCs w:val="22"/>
              </w:rPr>
              <w:t>S</w:t>
            </w:r>
            <w:r w:rsidRPr="00F67234">
              <w:rPr>
                <w:rFonts w:ascii="Arial" w:eastAsia="Arial" w:hAnsi="Arial" w:cs="Arial"/>
                <w:b/>
                <w:bCs/>
                <w:color w:val="FFFFFF" w:themeColor="background1"/>
                <w:sz w:val="22"/>
                <w:szCs w:val="22"/>
              </w:rPr>
              <w:t>tandard questions</w:t>
            </w:r>
          </w:p>
          <w:p w14:paraId="3AFF2245" w14:textId="77777777" w:rsidR="002732A1" w:rsidRPr="00F67234" w:rsidRDefault="002732A1" w:rsidP="00187B66">
            <w:pPr>
              <w:pStyle w:val="Normal1"/>
              <w:rPr>
                <w:rFonts w:ascii="Arial" w:eastAsia="Arial" w:hAnsi="Arial" w:cs="Arial"/>
                <w:b/>
                <w:bCs/>
                <w:color w:val="FFFFFF" w:themeColor="background1"/>
                <w:sz w:val="20"/>
                <w:szCs w:val="20"/>
              </w:rPr>
            </w:pPr>
            <w:r w:rsidRPr="00F67234">
              <w:rPr>
                <w:rFonts w:ascii="Arial" w:eastAsia="Arial" w:hAnsi="Arial" w:cs="Arial"/>
                <w:b/>
                <w:bCs/>
                <w:color w:val="FFFFFF" w:themeColor="background1"/>
                <w:sz w:val="20"/>
                <w:szCs w:val="20"/>
              </w:rPr>
              <w:t xml:space="preserve">Financial Capacity </w:t>
            </w:r>
          </w:p>
        </w:tc>
      </w:tr>
      <w:tr w:rsidR="00187B66" w:rsidRPr="00DA52DF" w14:paraId="78FBB6FF" w14:textId="77777777" w:rsidTr="00F67234">
        <w:trPr>
          <w:trHeight w:val="634"/>
        </w:trPr>
        <w:tc>
          <w:tcPr>
            <w:tcW w:w="10201" w:type="dxa"/>
            <w:tcBorders>
              <w:bottom w:val="dashed" w:sz="4" w:space="0" w:color="auto"/>
            </w:tcBorders>
            <w:shd w:val="clear" w:color="auto" w:fill="F2F2F2" w:themeFill="background1" w:themeFillShade="F2"/>
          </w:tcPr>
          <w:p w14:paraId="6CE05DB7" w14:textId="77777777" w:rsidR="009065C7" w:rsidRPr="00DA52DF" w:rsidRDefault="009065C7" w:rsidP="00C50F57">
            <w:pPr>
              <w:pStyle w:val="Normal1"/>
              <w:numPr>
                <w:ilvl w:val="0"/>
                <w:numId w:val="11"/>
              </w:numPr>
              <w:rPr>
                <w:rFonts w:ascii="Arial" w:eastAsia="Arial" w:hAnsi="Arial" w:cs="Arial"/>
                <w:sz w:val="22"/>
                <w:szCs w:val="22"/>
              </w:rPr>
            </w:pPr>
            <w:r w:rsidRPr="00DA52DF">
              <w:rPr>
                <w:rFonts w:ascii="Arial" w:eastAsia="Arial" w:hAnsi="Arial" w:cs="Arial"/>
                <w:sz w:val="22"/>
                <w:szCs w:val="22"/>
              </w:rPr>
              <w:t>Are you relying on another supplier to act as a guarantor?</w:t>
            </w:r>
          </w:p>
          <w:p w14:paraId="76781CF4" w14:textId="77777777" w:rsidR="00F34DBE" w:rsidRPr="00DA52DF" w:rsidRDefault="009065C7" w:rsidP="009065C7">
            <w:pPr>
              <w:pStyle w:val="Normal1"/>
              <w:rPr>
                <w:rFonts w:ascii="Arial" w:eastAsia="Arial" w:hAnsi="Arial" w:cs="Arial"/>
                <w:sz w:val="22"/>
                <w:szCs w:val="22"/>
              </w:rPr>
            </w:pPr>
            <w:r w:rsidRPr="00DA52DF">
              <w:rPr>
                <w:rFonts w:ascii="Arial" w:eastAsia="Arial" w:hAnsi="Arial" w:cs="Arial"/>
                <w:sz w:val="22"/>
                <w:szCs w:val="22"/>
              </w:rPr>
              <w:t>If so, please provide their name and evidence of their economic and financial standing.</w:t>
            </w:r>
          </w:p>
        </w:tc>
      </w:tr>
      <w:tr w:rsidR="00FF7838" w:rsidRPr="00DA52DF" w14:paraId="01FACFF1" w14:textId="77777777" w:rsidTr="00D258D5">
        <w:tc>
          <w:tcPr>
            <w:tcW w:w="10201" w:type="dxa"/>
            <w:tcBorders>
              <w:top w:val="dashed" w:sz="4" w:space="0" w:color="auto"/>
            </w:tcBorders>
          </w:tcPr>
          <w:p w14:paraId="6BA8464D" w14:textId="77777777" w:rsidR="00FF7838" w:rsidRPr="00DA52DF" w:rsidRDefault="00FF7838" w:rsidP="00FF7838">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319DE6F1" w14:textId="77777777" w:rsidR="002C05AE" w:rsidRPr="00DA52DF" w:rsidRDefault="00FF7838" w:rsidP="00FF7838">
            <w:pPr>
              <w:pStyle w:val="Normal1"/>
              <w:rPr>
                <w:rFonts w:ascii="Arial" w:eastAsia="Arial" w:hAnsi="Arial" w:cs="Arial"/>
                <w:bCs/>
                <w:sz w:val="22"/>
                <w:szCs w:val="22"/>
              </w:rPr>
            </w:pPr>
            <w:r w:rsidRPr="00DA52DF">
              <w:rPr>
                <w:rFonts w:ascii="Arial" w:eastAsia="Arial" w:hAnsi="Arial" w:cs="Arial"/>
                <w:bCs/>
                <w:sz w:val="22"/>
                <w:szCs w:val="22"/>
              </w:rPr>
              <w:t>[If yes, insert reference / file name]</w:t>
            </w:r>
          </w:p>
          <w:p w14:paraId="11B185D8" w14:textId="77777777" w:rsidR="002C05AE" w:rsidRPr="00DA52DF" w:rsidRDefault="002C05AE" w:rsidP="00FF7838">
            <w:pPr>
              <w:pStyle w:val="Normal1"/>
              <w:rPr>
                <w:rFonts w:ascii="Arial" w:eastAsia="Arial" w:hAnsi="Arial" w:cs="Arial"/>
                <w:sz w:val="22"/>
                <w:szCs w:val="22"/>
              </w:rPr>
            </w:pPr>
          </w:p>
          <w:p w14:paraId="62685E39" w14:textId="77777777" w:rsidR="00F34DBE" w:rsidRPr="00DA52DF" w:rsidRDefault="00F34DBE" w:rsidP="00FF7838">
            <w:pPr>
              <w:pStyle w:val="Normal1"/>
              <w:rPr>
                <w:rFonts w:ascii="Arial" w:eastAsia="Arial" w:hAnsi="Arial" w:cs="Arial"/>
                <w:sz w:val="22"/>
                <w:szCs w:val="22"/>
              </w:rPr>
            </w:pPr>
          </w:p>
          <w:p w14:paraId="58F397BB" w14:textId="77777777" w:rsidR="00F34DBE" w:rsidRPr="00DA52DF" w:rsidRDefault="00F34DBE" w:rsidP="00FF7838">
            <w:pPr>
              <w:pStyle w:val="Normal1"/>
              <w:rPr>
                <w:rFonts w:ascii="Arial" w:eastAsia="Arial" w:hAnsi="Arial" w:cs="Arial"/>
                <w:sz w:val="22"/>
                <w:szCs w:val="22"/>
              </w:rPr>
            </w:pPr>
          </w:p>
          <w:p w14:paraId="1410D7C6" w14:textId="77777777" w:rsidR="00F34DBE" w:rsidRPr="00DA52DF" w:rsidRDefault="00F34DBE" w:rsidP="00FF7838">
            <w:pPr>
              <w:pStyle w:val="Normal1"/>
              <w:rPr>
                <w:rFonts w:ascii="Arial" w:eastAsia="Arial" w:hAnsi="Arial" w:cs="Arial"/>
                <w:sz w:val="22"/>
                <w:szCs w:val="22"/>
              </w:rPr>
            </w:pPr>
          </w:p>
          <w:p w14:paraId="65327D8D" w14:textId="77777777" w:rsidR="00F34DBE" w:rsidRPr="00DA52DF" w:rsidRDefault="00F34DBE" w:rsidP="00FF7838">
            <w:pPr>
              <w:pStyle w:val="Normal1"/>
              <w:rPr>
                <w:rFonts w:ascii="Arial" w:eastAsia="Arial" w:hAnsi="Arial" w:cs="Arial"/>
                <w:sz w:val="22"/>
                <w:szCs w:val="22"/>
              </w:rPr>
            </w:pPr>
          </w:p>
          <w:p w14:paraId="5D077405" w14:textId="77777777" w:rsidR="00F34DBE" w:rsidRPr="00DA52DF" w:rsidRDefault="00F34DBE" w:rsidP="00FF7838">
            <w:pPr>
              <w:pStyle w:val="Normal1"/>
              <w:rPr>
                <w:rFonts w:ascii="Arial" w:eastAsia="Arial" w:hAnsi="Arial" w:cs="Arial"/>
                <w:sz w:val="22"/>
                <w:szCs w:val="22"/>
              </w:rPr>
            </w:pPr>
          </w:p>
        </w:tc>
      </w:tr>
      <w:tr w:rsidR="00FF7838" w:rsidRPr="00DA52DF" w14:paraId="42FEC1A2" w14:textId="77777777" w:rsidTr="00280285">
        <w:tc>
          <w:tcPr>
            <w:tcW w:w="10201" w:type="dxa"/>
            <w:tcBorders>
              <w:bottom w:val="dashed" w:sz="4" w:space="0" w:color="auto"/>
            </w:tcBorders>
            <w:shd w:val="clear" w:color="auto" w:fill="F2F2F2" w:themeFill="background1" w:themeFillShade="F2"/>
          </w:tcPr>
          <w:p w14:paraId="0E080827" w14:textId="77777777" w:rsidR="000B24DB" w:rsidRPr="00DA52DF" w:rsidRDefault="000B24DB"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t>Please confirm whether you already have, or can commit to obtain, prior to the award of the contract, the levels of insurance cover indicated below:</w:t>
            </w:r>
          </w:p>
          <w:p w14:paraId="652D6B1A" w14:textId="77777777" w:rsidR="00F34DBE" w:rsidRPr="00DA52DF" w:rsidRDefault="00F34DBE" w:rsidP="00F34DBE">
            <w:pPr>
              <w:pStyle w:val="Normal1"/>
              <w:ind w:left="720"/>
              <w:rPr>
                <w:rFonts w:ascii="Arial" w:eastAsia="Arial" w:hAnsi="Arial" w:cs="Arial"/>
                <w:sz w:val="22"/>
                <w:szCs w:val="22"/>
              </w:rPr>
            </w:pPr>
          </w:p>
          <w:p w14:paraId="1A72B85D" w14:textId="5719B56C" w:rsidR="000B24DB" w:rsidRPr="000A6258" w:rsidRDefault="000B24DB" w:rsidP="00C22F00">
            <w:pPr>
              <w:pStyle w:val="Normal1"/>
              <w:numPr>
                <w:ilvl w:val="0"/>
                <w:numId w:val="8"/>
              </w:numPr>
              <w:rPr>
                <w:rFonts w:ascii="Arial" w:eastAsia="Arial" w:hAnsi="Arial" w:cs="Arial"/>
                <w:sz w:val="22"/>
                <w:szCs w:val="22"/>
              </w:rPr>
            </w:pPr>
            <w:r w:rsidRPr="00DA52DF">
              <w:rPr>
                <w:rFonts w:ascii="Arial" w:eastAsia="Arial" w:hAnsi="Arial" w:cs="Arial"/>
                <w:sz w:val="22"/>
                <w:szCs w:val="22"/>
              </w:rPr>
              <w:t xml:space="preserve">Employer’s (Compulsory) Liability </w:t>
            </w:r>
            <w:r w:rsidRPr="000A6258">
              <w:rPr>
                <w:rFonts w:ascii="Arial" w:eastAsia="Arial" w:hAnsi="Arial" w:cs="Arial"/>
                <w:sz w:val="22"/>
                <w:szCs w:val="22"/>
              </w:rPr>
              <w:t>Insurance* = £</w:t>
            </w:r>
            <w:r w:rsidR="000A6258" w:rsidRPr="000A6258">
              <w:rPr>
                <w:rFonts w:ascii="Arial" w:eastAsia="Arial" w:hAnsi="Arial" w:cs="Arial"/>
                <w:sz w:val="22"/>
                <w:szCs w:val="22"/>
              </w:rPr>
              <w:t>5 Million</w:t>
            </w:r>
          </w:p>
          <w:p w14:paraId="3E177B30" w14:textId="4CF7608B" w:rsidR="000B24DB" w:rsidRPr="000A6258" w:rsidRDefault="000B24DB" w:rsidP="00C22F00">
            <w:pPr>
              <w:pStyle w:val="Normal1"/>
              <w:numPr>
                <w:ilvl w:val="0"/>
                <w:numId w:val="8"/>
              </w:numPr>
              <w:rPr>
                <w:rFonts w:ascii="Arial" w:eastAsia="Arial" w:hAnsi="Arial" w:cs="Arial"/>
                <w:sz w:val="22"/>
                <w:szCs w:val="22"/>
              </w:rPr>
            </w:pPr>
            <w:r w:rsidRPr="000A6258">
              <w:rPr>
                <w:rFonts w:ascii="Arial" w:eastAsia="Arial" w:hAnsi="Arial" w:cs="Arial"/>
                <w:sz w:val="22"/>
                <w:szCs w:val="22"/>
              </w:rPr>
              <w:t>Public Liability Insurance = £</w:t>
            </w:r>
            <w:r w:rsidR="007A48D9">
              <w:rPr>
                <w:rFonts w:ascii="Arial" w:eastAsia="Arial" w:hAnsi="Arial" w:cs="Arial"/>
                <w:sz w:val="22"/>
                <w:szCs w:val="22"/>
              </w:rPr>
              <w:t>10</w:t>
            </w:r>
            <w:r w:rsidR="000A6258" w:rsidRPr="000A6258">
              <w:rPr>
                <w:rFonts w:ascii="Arial" w:eastAsia="Arial" w:hAnsi="Arial" w:cs="Arial"/>
                <w:sz w:val="22"/>
                <w:szCs w:val="22"/>
              </w:rPr>
              <w:t xml:space="preserve"> Million</w:t>
            </w:r>
          </w:p>
          <w:p w14:paraId="43FB6197" w14:textId="26653C09" w:rsidR="000B24DB" w:rsidRPr="00DA52DF" w:rsidRDefault="000B24DB" w:rsidP="00C22F00">
            <w:pPr>
              <w:pStyle w:val="Normal1"/>
              <w:numPr>
                <w:ilvl w:val="0"/>
                <w:numId w:val="8"/>
              </w:numPr>
              <w:rPr>
                <w:rFonts w:ascii="Arial" w:eastAsia="Arial" w:hAnsi="Arial" w:cs="Arial"/>
                <w:sz w:val="22"/>
                <w:szCs w:val="22"/>
              </w:rPr>
            </w:pPr>
            <w:r w:rsidRPr="00DA52DF">
              <w:rPr>
                <w:rFonts w:ascii="Arial" w:eastAsia="Arial" w:hAnsi="Arial" w:cs="Arial"/>
                <w:sz w:val="22"/>
                <w:szCs w:val="22"/>
              </w:rPr>
              <w:t xml:space="preserve">Product Liability Insurance = </w:t>
            </w:r>
            <w:r w:rsidR="000A6258" w:rsidRPr="000A6258">
              <w:rPr>
                <w:rFonts w:ascii="Arial" w:eastAsia="Arial" w:hAnsi="Arial" w:cs="Arial"/>
                <w:sz w:val="22"/>
                <w:szCs w:val="22"/>
              </w:rPr>
              <w:t>£</w:t>
            </w:r>
            <w:r w:rsidR="007A48D9">
              <w:rPr>
                <w:rFonts w:ascii="Arial" w:eastAsia="Arial" w:hAnsi="Arial" w:cs="Arial"/>
                <w:sz w:val="22"/>
                <w:szCs w:val="22"/>
              </w:rPr>
              <w:t>10</w:t>
            </w:r>
            <w:r w:rsidR="000A6258" w:rsidRPr="000A6258">
              <w:rPr>
                <w:rFonts w:ascii="Arial" w:eastAsia="Arial" w:hAnsi="Arial" w:cs="Arial"/>
                <w:sz w:val="22"/>
                <w:szCs w:val="22"/>
              </w:rPr>
              <w:t xml:space="preserve"> Million</w:t>
            </w:r>
          </w:p>
          <w:p w14:paraId="1DDBABB5" w14:textId="77777777" w:rsidR="00524BC2" w:rsidRPr="00DA52DF" w:rsidRDefault="00524BC2" w:rsidP="00524BC2">
            <w:pPr>
              <w:pStyle w:val="Normal1"/>
              <w:ind w:left="1080"/>
              <w:rPr>
                <w:rFonts w:ascii="Arial" w:eastAsia="Arial" w:hAnsi="Arial" w:cs="Arial"/>
                <w:sz w:val="22"/>
                <w:szCs w:val="22"/>
              </w:rPr>
            </w:pPr>
          </w:p>
          <w:p w14:paraId="0F570E08" w14:textId="77777777" w:rsidR="00FF7838" w:rsidRPr="00DA52DF" w:rsidRDefault="000B24DB" w:rsidP="00524BC2">
            <w:pPr>
              <w:pStyle w:val="Normal1"/>
              <w:ind w:left="720"/>
              <w:rPr>
                <w:rFonts w:ascii="Arial" w:eastAsia="Arial" w:hAnsi="Arial" w:cs="Arial"/>
                <w:sz w:val="22"/>
                <w:szCs w:val="22"/>
              </w:rPr>
            </w:pPr>
            <w:r w:rsidRPr="00DA52DF">
              <w:rPr>
                <w:rFonts w:ascii="Arial" w:eastAsia="Arial" w:hAnsi="Arial" w:cs="Arial"/>
                <w:sz w:val="22"/>
                <w:szCs w:val="22"/>
              </w:rPr>
              <w:t xml:space="preserve">*There is a legal requirement for certain employers to hold Employer’s (Compulsory) Liability Insurance of £5 million as a minimum. See the Health and Safety Executive website for more information: </w:t>
            </w:r>
            <w:hyperlink r:id="rId18" w:history="1">
              <w:r w:rsidRPr="00DA52DF">
                <w:rPr>
                  <w:rStyle w:val="Hyperlink"/>
                  <w:rFonts w:ascii="Arial" w:eastAsia="Arial" w:hAnsi="Arial" w:cs="Arial"/>
                  <w:sz w:val="22"/>
                  <w:szCs w:val="22"/>
                </w:rPr>
                <w:t>www.hse.gov.uk/pubns/hse39.pdf</w:t>
              </w:r>
            </w:hyperlink>
            <w:r w:rsidRPr="00DA52DF">
              <w:rPr>
                <w:rFonts w:ascii="Arial" w:eastAsia="Arial" w:hAnsi="Arial" w:cs="Arial"/>
                <w:sz w:val="22"/>
                <w:szCs w:val="22"/>
              </w:rPr>
              <w:t>.</w:t>
            </w:r>
          </w:p>
          <w:p w14:paraId="19C20321" w14:textId="77777777" w:rsidR="00F34DBE" w:rsidRPr="00DA52DF" w:rsidRDefault="00F34DBE" w:rsidP="00524BC2">
            <w:pPr>
              <w:pStyle w:val="Normal1"/>
              <w:ind w:left="720"/>
              <w:rPr>
                <w:rFonts w:ascii="Arial" w:eastAsia="Arial" w:hAnsi="Arial" w:cs="Arial"/>
                <w:sz w:val="22"/>
                <w:szCs w:val="22"/>
                <w:highlight w:val="white"/>
              </w:rPr>
            </w:pPr>
          </w:p>
        </w:tc>
      </w:tr>
      <w:tr w:rsidR="00481AAF" w:rsidRPr="00DA52DF" w14:paraId="45B293A2" w14:textId="77777777" w:rsidTr="00D258D5">
        <w:tc>
          <w:tcPr>
            <w:tcW w:w="10201" w:type="dxa"/>
            <w:tcBorders>
              <w:top w:val="dashed" w:sz="4" w:space="0" w:color="auto"/>
            </w:tcBorders>
          </w:tcPr>
          <w:p w14:paraId="425749FB" w14:textId="77777777" w:rsidR="00481AAF" w:rsidRPr="00DA52DF" w:rsidRDefault="00481AAF" w:rsidP="00481AAF">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29BDEBC4" w14:textId="77777777" w:rsidR="00481AAF" w:rsidRPr="00DA52DF" w:rsidRDefault="00481AAF" w:rsidP="00481AAF">
            <w:pPr>
              <w:pStyle w:val="Normal1"/>
              <w:rPr>
                <w:rFonts w:ascii="Arial" w:eastAsia="Arial" w:hAnsi="Arial" w:cs="Arial"/>
                <w:bCs/>
                <w:sz w:val="22"/>
                <w:szCs w:val="22"/>
              </w:rPr>
            </w:pPr>
            <w:r w:rsidRPr="00DA52DF">
              <w:rPr>
                <w:rFonts w:ascii="Arial" w:eastAsia="Arial" w:hAnsi="Arial" w:cs="Arial"/>
                <w:bCs/>
                <w:sz w:val="22"/>
                <w:szCs w:val="22"/>
              </w:rPr>
              <w:t>[Insert details of your insurances already in place]</w:t>
            </w:r>
          </w:p>
          <w:p w14:paraId="760A7FEA" w14:textId="77777777" w:rsidR="00481AAF" w:rsidRPr="00DA52DF" w:rsidRDefault="00481AAF" w:rsidP="00481AAF">
            <w:pPr>
              <w:pStyle w:val="Normal1"/>
              <w:rPr>
                <w:rFonts w:ascii="Arial" w:eastAsia="Arial" w:hAnsi="Arial" w:cs="Arial"/>
                <w:bCs/>
                <w:sz w:val="22"/>
                <w:szCs w:val="22"/>
              </w:rPr>
            </w:pPr>
            <w:r w:rsidRPr="00DA52DF">
              <w:rPr>
                <w:rFonts w:ascii="Arial" w:eastAsia="Arial" w:hAnsi="Arial" w:cs="Arial"/>
                <w:bCs/>
                <w:sz w:val="22"/>
                <w:szCs w:val="22"/>
              </w:rPr>
              <w:t>[Insert details of your insurances which would be obtained following contract award (including information on how you will obtain this insurance – e.g. a quote)]</w:t>
            </w:r>
          </w:p>
          <w:p w14:paraId="0BDA1950" w14:textId="77777777" w:rsidR="00481AAF" w:rsidRPr="00DA52DF" w:rsidRDefault="00481AAF" w:rsidP="00481AAF">
            <w:pPr>
              <w:pStyle w:val="Normal1"/>
              <w:rPr>
                <w:rFonts w:ascii="Arial" w:eastAsia="Arial" w:hAnsi="Arial" w:cs="Arial"/>
                <w:b/>
                <w:sz w:val="22"/>
                <w:szCs w:val="22"/>
              </w:rPr>
            </w:pPr>
          </w:p>
          <w:p w14:paraId="4909DBB7" w14:textId="77777777" w:rsidR="00481AAF" w:rsidRPr="00DA52DF" w:rsidRDefault="00481AAF" w:rsidP="00481AAF">
            <w:pPr>
              <w:pStyle w:val="Normal1"/>
              <w:rPr>
                <w:rFonts w:ascii="Arial" w:eastAsia="Arial" w:hAnsi="Arial" w:cs="Arial"/>
                <w:b/>
                <w:sz w:val="22"/>
                <w:szCs w:val="22"/>
              </w:rPr>
            </w:pPr>
          </w:p>
          <w:p w14:paraId="1A3EEA87" w14:textId="77777777" w:rsidR="00481AAF" w:rsidRPr="00DA52DF" w:rsidRDefault="00481AAF" w:rsidP="00481AAF">
            <w:pPr>
              <w:pStyle w:val="Normal1"/>
              <w:rPr>
                <w:rFonts w:ascii="Arial" w:eastAsia="Arial" w:hAnsi="Arial" w:cs="Arial"/>
                <w:b/>
                <w:sz w:val="22"/>
                <w:szCs w:val="22"/>
              </w:rPr>
            </w:pPr>
          </w:p>
          <w:p w14:paraId="7AB7F7DC" w14:textId="77777777" w:rsidR="00481AAF" w:rsidRPr="00DA52DF" w:rsidRDefault="00481AAF" w:rsidP="00481AAF">
            <w:pPr>
              <w:pStyle w:val="Normal1"/>
              <w:rPr>
                <w:rFonts w:ascii="Arial" w:eastAsia="Arial" w:hAnsi="Arial" w:cs="Arial"/>
                <w:b/>
                <w:sz w:val="22"/>
                <w:szCs w:val="22"/>
              </w:rPr>
            </w:pPr>
          </w:p>
          <w:p w14:paraId="7EACA350" w14:textId="77777777" w:rsidR="00481AAF" w:rsidRPr="00DA52DF" w:rsidRDefault="00481AAF" w:rsidP="00481AAF">
            <w:pPr>
              <w:pStyle w:val="Normal1"/>
              <w:rPr>
                <w:rFonts w:ascii="Arial" w:eastAsia="Arial" w:hAnsi="Arial" w:cs="Arial"/>
                <w:b/>
                <w:sz w:val="22"/>
                <w:szCs w:val="22"/>
              </w:rPr>
            </w:pPr>
          </w:p>
          <w:p w14:paraId="40021F96" w14:textId="77777777" w:rsidR="00481AAF" w:rsidRPr="00DA52DF" w:rsidRDefault="00481AAF" w:rsidP="00481AAF">
            <w:pPr>
              <w:pStyle w:val="Normal1"/>
              <w:rPr>
                <w:rFonts w:ascii="Arial" w:eastAsia="Arial" w:hAnsi="Arial" w:cs="Arial"/>
                <w:b/>
                <w:sz w:val="22"/>
                <w:szCs w:val="22"/>
              </w:rPr>
            </w:pPr>
          </w:p>
          <w:p w14:paraId="2C828A25" w14:textId="77777777" w:rsidR="00481AAF" w:rsidRPr="00DA52DF" w:rsidRDefault="00481AAF" w:rsidP="00481AAF">
            <w:pPr>
              <w:pStyle w:val="Normal1"/>
              <w:rPr>
                <w:rFonts w:ascii="Arial" w:eastAsia="Arial" w:hAnsi="Arial" w:cs="Arial"/>
                <w:b/>
                <w:sz w:val="22"/>
                <w:szCs w:val="22"/>
              </w:rPr>
            </w:pPr>
          </w:p>
          <w:p w14:paraId="26FA8050" w14:textId="77777777" w:rsidR="00481AAF" w:rsidRPr="00DA52DF" w:rsidRDefault="00481AAF" w:rsidP="00481AAF">
            <w:pPr>
              <w:pStyle w:val="Normal1"/>
              <w:rPr>
                <w:rFonts w:ascii="Arial" w:eastAsia="Arial" w:hAnsi="Arial" w:cs="Arial"/>
                <w:sz w:val="22"/>
                <w:szCs w:val="22"/>
              </w:rPr>
            </w:pPr>
          </w:p>
          <w:p w14:paraId="731952DA" w14:textId="77777777" w:rsidR="00F34DBE" w:rsidRPr="00DA52DF" w:rsidRDefault="00F34DBE" w:rsidP="00481AAF">
            <w:pPr>
              <w:pStyle w:val="Normal1"/>
              <w:rPr>
                <w:rFonts w:ascii="Arial" w:eastAsia="Arial" w:hAnsi="Arial" w:cs="Arial"/>
                <w:sz w:val="22"/>
                <w:szCs w:val="22"/>
              </w:rPr>
            </w:pPr>
          </w:p>
          <w:p w14:paraId="2D8C7493" w14:textId="77777777" w:rsidR="00F34DBE" w:rsidRPr="00DA52DF" w:rsidRDefault="00F34DBE" w:rsidP="00481AAF">
            <w:pPr>
              <w:pStyle w:val="Normal1"/>
              <w:rPr>
                <w:rFonts w:ascii="Arial" w:eastAsia="Arial" w:hAnsi="Arial" w:cs="Arial"/>
                <w:sz w:val="22"/>
                <w:szCs w:val="22"/>
              </w:rPr>
            </w:pPr>
          </w:p>
          <w:p w14:paraId="0060FD27" w14:textId="77777777" w:rsidR="00F34DBE" w:rsidRPr="00DA52DF" w:rsidRDefault="00F34DBE" w:rsidP="00481AAF">
            <w:pPr>
              <w:pStyle w:val="Normal1"/>
              <w:rPr>
                <w:rFonts w:ascii="Arial" w:eastAsia="Arial" w:hAnsi="Arial" w:cs="Arial"/>
                <w:sz w:val="22"/>
                <w:szCs w:val="22"/>
              </w:rPr>
            </w:pPr>
          </w:p>
          <w:p w14:paraId="23DC7B2A" w14:textId="77777777" w:rsidR="00F34DBE" w:rsidRPr="00DA52DF" w:rsidRDefault="00F34DBE" w:rsidP="00481AAF">
            <w:pPr>
              <w:pStyle w:val="Normal1"/>
              <w:rPr>
                <w:rFonts w:ascii="Arial" w:eastAsia="Arial" w:hAnsi="Arial" w:cs="Arial"/>
                <w:sz w:val="22"/>
                <w:szCs w:val="22"/>
              </w:rPr>
            </w:pPr>
          </w:p>
          <w:p w14:paraId="5C6DC45D" w14:textId="77777777" w:rsidR="00F34DBE" w:rsidRPr="00DA52DF" w:rsidRDefault="00F34DBE" w:rsidP="00481AAF">
            <w:pPr>
              <w:pStyle w:val="Normal1"/>
              <w:rPr>
                <w:rFonts w:ascii="Arial" w:eastAsia="Arial" w:hAnsi="Arial" w:cs="Arial"/>
                <w:sz w:val="22"/>
                <w:szCs w:val="22"/>
              </w:rPr>
            </w:pPr>
          </w:p>
          <w:p w14:paraId="7A12FE4C" w14:textId="77777777" w:rsidR="00F34DBE" w:rsidRPr="00DA52DF" w:rsidRDefault="00F34DBE" w:rsidP="00481AAF">
            <w:pPr>
              <w:pStyle w:val="Normal1"/>
              <w:rPr>
                <w:rFonts w:ascii="Arial" w:eastAsia="Arial" w:hAnsi="Arial" w:cs="Arial"/>
                <w:sz w:val="22"/>
                <w:szCs w:val="22"/>
              </w:rPr>
            </w:pPr>
          </w:p>
        </w:tc>
      </w:tr>
      <w:tr w:rsidR="00481AAF" w:rsidRPr="00DA52DF" w14:paraId="64DCAC3B" w14:textId="77777777" w:rsidTr="00F67234">
        <w:tc>
          <w:tcPr>
            <w:tcW w:w="10201" w:type="dxa"/>
            <w:tcBorders>
              <w:bottom w:val="dashed" w:sz="4" w:space="0" w:color="auto"/>
            </w:tcBorders>
            <w:shd w:val="clear" w:color="auto" w:fill="F2F2F2" w:themeFill="background1" w:themeFillShade="F2"/>
          </w:tcPr>
          <w:p w14:paraId="6ED68896" w14:textId="66295DDE" w:rsidR="0071640B" w:rsidRPr="00A353DB" w:rsidRDefault="0071640B" w:rsidP="00C22F00">
            <w:pPr>
              <w:pStyle w:val="Normal1"/>
              <w:numPr>
                <w:ilvl w:val="0"/>
                <w:numId w:val="11"/>
              </w:numPr>
              <w:rPr>
                <w:rFonts w:ascii="Arial" w:eastAsia="Arial" w:hAnsi="Arial" w:cs="Arial"/>
                <w:b/>
                <w:sz w:val="22"/>
                <w:szCs w:val="22"/>
              </w:rPr>
            </w:pPr>
            <w:r w:rsidRPr="00A353DB">
              <w:rPr>
                <w:rFonts w:ascii="Arial" w:eastAsia="Arial" w:hAnsi="Arial" w:cs="Arial"/>
                <w:b/>
                <w:sz w:val="22"/>
                <w:szCs w:val="22"/>
              </w:rPr>
              <w:t>Financial Capacity Conditions of Participation – added by contracting authorities if necessary</w:t>
            </w:r>
          </w:p>
          <w:p w14:paraId="1BCEBAB0" w14:textId="77777777" w:rsidR="00F34DBE" w:rsidRPr="00A353DB" w:rsidRDefault="00F34DBE" w:rsidP="00A353DB">
            <w:pPr>
              <w:pStyle w:val="Normal1"/>
              <w:ind w:left="720"/>
              <w:rPr>
                <w:rFonts w:ascii="Arial" w:eastAsia="Arial" w:hAnsi="Arial" w:cs="Arial"/>
                <w:sz w:val="22"/>
                <w:szCs w:val="22"/>
              </w:rPr>
            </w:pPr>
          </w:p>
        </w:tc>
      </w:tr>
      <w:tr w:rsidR="00481AAF" w:rsidRPr="00DA52DF" w14:paraId="281AADAB" w14:textId="77777777" w:rsidTr="00D258D5">
        <w:tc>
          <w:tcPr>
            <w:tcW w:w="10201" w:type="dxa"/>
            <w:tcBorders>
              <w:top w:val="dashed" w:sz="4" w:space="0" w:color="auto"/>
            </w:tcBorders>
          </w:tcPr>
          <w:p w14:paraId="65DC261A" w14:textId="77777777" w:rsidR="00A353DB" w:rsidRPr="00A353DB" w:rsidRDefault="00A353DB" w:rsidP="00A353DB">
            <w:pPr>
              <w:pStyle w:val="Normal1"/>
              <w:rPr>
                <w:rFonts w:ascii="Arial" w:eastAsia="Arial" w:hAnsi="Arial" w:cs="Arial"/>
                <w:b/>
                <w:bCs/>
                <w:sz w:val="22"/>
                <w:szCs w:val="22"/>
              </w:rPr>
            </w:pPr>
            <w:r w:rsidRPr="00A353DB">
              <w:rPr>
                <w:rFonts w:ascii="Arial" w:eastAsia="Arial" w:hAnsi="Arial" w:cs="Arial"/>
                <w:b/>
                <w:bCs/>
                <w:sz w:val="22"/>
                <w:szCs w:val="22"/>
              </w:rPr>
              <w:t>NOT USED</w:t>
            </w:r>
          </w:p>
          <w:p w14:paraId="1C4F5327" w14:textId="77777777" w:rsidR="00F34DBE" w:rsidRPr="00A353DB" w:rsidRDefault="00F34DBE" w:rsidP="00481AAF">
            <w:pPr>
              <w:pStyle w:val="Normal1"/>
              <w:rPr>
                <w:rFonts w:ascii="Arial" w:eastAsia="Arial" w:hAnsi="Arial" w:cs="Arial"/>
                <w:b/>
                <w:bCs/>
                <w:sz w:val="22"/>
                <w:szCs w:val="22"/>
              </w:rPr>
            </w:pPr>
          </w:p>
          <w:p w14:paraId="2A35C920" w14:textId="77777777" w:rsidR="00F34DBE" w:rsidRPr="00A353DB" w:rsidRDefault="00F34DBE" w:rsidP="00481AAF">
            <w:pPr>
              <w:pStyle w:val="Normal1"/>
              <w:rPr>
                <w:rFonts w:ascii="Arial" w:eastAsia="Arial" w:hAnsi="Arial" w:cs="Arial"/>
                <w:b/>
                <w:bCs/>
                <w:sz w:val="22"/>
                <w:szCs w:val="22"/>
              </w:rPr>
            </w:pPr>
          </w:p>
          <w:p w14:paraId="6C719A51" w14:textId="77777777" w:rsidR="00F34DBE" w:rsidRPr="00A353DB" w:rsidRDefault="00F34DBE" w:rsidP="00481AAF">
            <w:pPr>
              <w:pStyle w:val="Normal1"/>
              <w:rPr>
                <w:rFonts w:ascii="Arial" w:eastAsia="Arial" w:hAnsi="Arial" w:cs="Arial"/>
                <w:b/>
                <w:bCs/>
                <w:sz w:val="22"/>
                <w:szCs w:val="22"/>
              </w:rPr>
            </w:pPr>
          </w:p>
          <w:p w14:paraId="5D39F4C5" w14:textId="77777777" w:rsidR="00F34DBE" w:rsidRPr="00A353DB" w:rsidRDefault="00F34DBE" w:rsidP="00481AAF">
            <w:pPr>
              <w:pStyle w:val="Normal1"/>
              <w:rPr>
                <w:rFonts w:ascii="Arial" w:eastAsia="Arial" w:hAnsi="Arial" w:cs="Arial"/>
                <w:b/>
                <w:bCs/>
                <w:sz w:val="22"/>
                <w:szCs w:val="22"/>
              </w:rPr>
            </w:pPr>
          </w:p>
          <w:p w14:paraId="13701BFC" w14:textId="77777777" w:rsidR="00F34DBE" w:rsidRPr="00A353DB" w:rsidRDefault="00F34DBE" w:rsidP="00481AAF">
            <w:pPr>
              <w:pStyle w:val="Normal1"/>
              <w:rPr>
                <w:rFonts w:ascii="Arial" w:eastAsia="Arial" w:hAnsi="Arial" w:cs="Arial"/>
                <w:b/>
                <w:bCs/>
                <w:sz w:val="22"/>
                <w:szCs w:val="22"/>
              </w:rPr>
            </w:pPr>
          </w:p>
          <w:p w14:paraId="4EEE5409" w14:textId="77777777" w:rsidR="00F34DBE" w:rsidRPr="00A353DB" w:rsidRDefault="00F34DBE" w:rsidP="00481AAF">
            <w:pPr>
              <w:pStyle w:val="Normal1"/>
              <w:rPr>
                <w:rFonts w:ascii="Arial" w:eastAsia="Arial" w:hAnsi="Arial" w:cs="Arial"/>
                <w:b/>
                <w:bCs/>
                <w:sz w:val="22"/>
                <w:szCs w:val="22"/>
              </w:rPr>
            </w:pPr>
          </w:p>
        </w:tc>
      </w:tr>
    </w:tbl>
    <w:p w14:paraId="22854F24" w14:textId="77777777" w:rsidR="00F34DBE" w:rsidRPr="00DA52DF" w:rsidRDefault="00F34DBE" w:rsidP="0056387A">
      <w:pPr>
        <w:rPr>
          <w:sz w:val="22"/>
          <w:szCs w:val="22"/>
        </w:rPr>
      </w:pPr>
    </w:p>
    <w:tbl>
      <w:tblPr>
        <w:tblStyle w:val="TableGrid"/>
        <w:tblW w:w="0" w:type="auto"/>
        <w:tblLayout w:type="fixed"/>
        <w:tblLook w:val="04A0" w:firstRow="1" w:lastRow="0" w:firstColumn="1" w:lastColumn="0" w:noHBand="0" w:noVBand="1"/>
      </w:tblPr>
      <w:tblGrid>
        <w:gridCol w:w="10201"/>
      </w:tblGrid>
      <w:tr w:rsidR="00481AAF" w:rsidRPr="00DA52DF" w14:paraId="1A45359A" w14:textId="77777777" w:rsidTr="00F67234">
        <w:trPr>
          <w:trHeight w:val="416"/>
        </w:trPr>
        <w:tc>
          <w:tcPr>
            <w:tcW w:w="10201" w:type="dxa"/>
            <w:shd w:val="clear" w:color="auto" w:fill="361E54"/>
            <w:vAlign w:val="center"/>
          </w:tcPr>
          <w:p w14:paraId="6F39DFA2" w14:textId="77777777" w:rsidR="00481AAF" w:rsidRPr="00DA52DF" w:rsidRDefault="005A123C" w:rsidP="00F67234">
            <w:pPr>
              <w:pStyle w:val="Normal1"/>
              <w:rPr>
                <w:rFonts w:ascii="Arial" w:eastAsia="Arial" w:hAnsi="Arial" w:cs="Arial"/>
                <w:b/>
                <w:bCs/>
                <w:sz w:val="22"/>
                <w:szCs w:val="22"/>
              </w:rPr>
            </w:pPr>
            <w:r w:rsidRPr="00DA52DF">
              <w:rPr>
                <w:rFonts w:ascii="Arial" w:eastAsia="Arial" w:hAnsi="Arial" w:cs="Arial"/>
                <w:b/>
                <w:bCs/>
                <w:color w:val="FFFFFF" w:themeColor="background1"/>
                <w:sz w:val="22"/>
                <w:szCs w:val="22"/>
              </w:rPr>
              <w:t xml:space="preserve">Legal Capacity </w:t>
            </w:r>
          </w:p>
        </w:tc>
      </w:tr>
      <w:tr w:rsidR="00A0092B" w:rsidRPr="00DA52DF" w14:paraId="5231C584" w14:textId="77777777" w:rsidTr="00C50F57">
        <w:tc>
          <w:tcPr>
            <w:tcW w:w="10201" w:type="dxa"/>
            <w:tcBorders>
              <w:bottom w:val="dashed" w:sz="4" w:space="0" w:color="auto"/>
            </w:tcBorders>
            <w:shd w:val="clear" w:color="auto" w:fill="F2F2F2" w:themeFill="background1" w:themeFillShade="F2"/>
          </w:tcPr>
          <w:p w14:paraId="6C261036" w14:textId="77777777" w:rsidR="00A0092B" w:rsidRPr="00DA52DF" w:rsidRDefault="00A0092B" w:rsidP="00C50F57">
            <w:pPr>
              <w:pStyle w:val="Normal1"/>
              <w:numPr>
                <w:ilvl w:val="0"/>
                <w:numId w:val="11"/>
              </w:numPr>
              <w:rPr>
                <w:rFonts w:ascii="Arial" w:eastAsia="Arial" w:hAnsi="Arial" w:cs="Arial"/>
                <w:sz w:val="22"/>
                <w:szCs w:val="22"/>
              </w:rPr>
            </w:pPr>
            <w:r w:rsidRPr="00DA52DF">
              <w:rPr>
                <w:rFonts w:ascii="Arial" w:eastAsia="Arial" w:hAnsi="Arial" w:cs="Arial"/>
                <w:sz w:val="22"/>
                <w:szCs w:val="22"/>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p w14:paraId="0B48DB76" w14:textId="77777777" w:rsidR="00A0092B" w:rsidRPr="00DA52DF" w:rsidRDefault="00A0092B" w:rsidP="00C50F57">
            <w:pPr>
              <w:pStyle w:val="Normal1"/>
              <w:rPr>
                <w:rFonts w:ascii="Arial" w:eastAsia="Arial" w:hAnsi="Arial" w:cs="Arial"/>
                <w:sz w:val="22"/>
                <w:szCs w:val="22"/>
              </w:rPr>
            </w:pPr>
          </w:p>
          <w:p w14:paraId="0517EA74" w14:textId="77777777" w:rsidR="00A0092B" w:rsidRPr="00DA52DF" w:rsidRDefault="00A0092B" w:rsidP="00C50F57">
            <w:pPr>
              <w:pStyle w:val="Normal1"/>
              <w:ind w:left="720"/>
              <w:rPr>
                <w:rFonts w:ascii="Arial" w:eastAsia="Arial" w:hAnsi="Arial" w:cs="Arial"/>
                <w:sz w:val="22"/>
                <w:szCs w:val="22"/>
              </w:rPr>
            </w:pPr>
            <w:r w:rsidRPr="00DA52DF">
              <w:rPr>
                <w:rFonts w:ascii="Arial" w:eastAsia="Arial" w:hAnsi="Arial" w:cs="Arial"/>
                <w:sz w:val="22"/>
                <w:szCs w:val="22"/>
              </w:rPr>
              <w:t>Please provide details of the technical facilities and measures (including systems and processes) you have in place, or will have in place by contract award, to ensure compliance with UK data protection law and to ensure the protection of the rights of data subjects. Your response should include, but should not be limited to facilities and measures:</w:t>
            </w:r>
          </w:p>
          <w:p w14:paraId="018A1A8B" w14:textId="77777777" w:rsidR="00A0092B" w:rsidRPr="00DA52DF" w:rsidRDefault="00A0092B" w:rsidP="00C50F57">
            <w:pPr>
              <w:pStyle w:val="Normal1"/>
              <w:rPr>
                <w:rFonts w:ascii="Arial" w:eastAsia="Arial" w:hAnsi="Arial" w:cs="Arial"/>
                <w:sz w:val="22"/>
                <w:szCs w:val="22"/>
              </w:rPr>
            </w:pPr>
          </w:p>
          <w:p w14:paraId="2A28F507"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to ensure ongoing confidentiality, integrity, availability and resilience of processing systems and services</w:t>
            </w:r>
          </w:p>
          <w:p w14:paraId="004CDFAB"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to comply with the rights of data subjects in respect of receiving privacy information, and access, rectification, deletion and portability of personal data</w:t>
            </w:r>
          </w:p>
          <w:p w14:paraId="202D6519"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 xml:space="preserve">to ensure that any </w:t>
            </w:r>
            <w:proofErr w:type="gramStart"/>
            <w:r w:rsidRPr="00DA52DF">
              <w:rPr>
                <w:rFonts w:ascii="Arial" w:eastAsia="Arial" w:hAnsi="Arial" w:cs="Arial"/>
                <w:sz w:val="22"/>
                <w:szCs w:val="22"/>
              </w:rPr>
              <w:t>consent based</w:t>
            </w:r>
            <w:proofErr w:type="gramEnd"/>
            <w:r w:rsidRPr="00DA52DF">
              <w:rPr>
                <w:rFonts w:ascii="Arial" w:eastAsia="Arial" w:hAnsi="Arial" w:cs="Arial"/>
                <w:sz w:val="22"/>
                <w:szCs w:val="22"/>
              </w:rPr>
              <w:t xml:space="preserve"> processing meets standards of active, informed consent, and that such consents are recorded and auditable</w:t>
            </w:r>
          </w:p>
          <w:p w14:paraId="088C343C"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to ensure legal safeguards are in place to legitimise transfers of personal data outside the UK (if such transfers will take place)</w:t>
            </w:r>
          </w:p>
          <w:p w14:paraId="05BC983C" w14:textId="77777777" w:rsidR="00A0092B" w:rsidRPr="00DA52DF" w:rsidRDefault="00A0092B" w:rsidP="00C50F57">
            <w:pPr>
              <w:pStyle w:val="Normal1"/>
              <w:numPr>
                <w:ilvl w:val="0"/>
                <w:numId w:val="9"/>
              </w:numPr>
              <w:rPr>
                <w:rFonts w:ascii="Arial" w:eastAsia="Arial" w:hAnsi="Arial" w:cs="Arial"/>
                <w:sz w:val="22"/>
                <w:szCs w:val="22"/>
              </w:rPr>
            </w:pPr>
            <w:r w:rsidRPr="00DA52DF">
              <w:rPr>
                <w:rFonts w:ascii="Arial" w:eastAsia="Arial" w:hAnsi="Arial" w:cs="Arial"/>
                <w:sz w:val="22"/>
                <w:szCs w:val="22"/>
              </w:rPr>
              <w:t>to maintain records of personal data processing activities to regularly test, assess and evaluate the effectiveness of the above measures</w:t>
            </w:r>
          </w:p>
          <w:p w14:paraId="2F28FAFF" w14:textId="77777777" w:rsidR="00A0092B" w:rsidRPr="00DA52DF" w:rsidRDefault="00A0092B" w:rsidP="00C50F57">
            <w:pPr>
              <w:pStyle w:val="Normal1"/>
              <w:rPr>
                <w:rFonts w:ascii="Arial" w:eastAsia="Arial" w:hAnsi="Arial" w:cs="Arial"/>
                <w:sz w:val="22"/>
                <w:szCs w:val="22"/>
              </w:rPr>
            </w:pPr>
          </w:p>
        </w:tc>
      </w:tr>
      <w:tr w:rsidR="007B21D4" w:rsidRPr="00DA52DF" w14:paraId="0ED4DDD7" w14:textId="77777777" w:rsidTr="00D258D5">
        <w:tc>
          <w:tcPr>
            <w:tcW w:w="10201" w:type="dxa"/>
            <w:tcBorders>
              <w:top w:val="dashed" w:sz="4" w:space="0" w:color="auto"/>
            </w:tcBorders>
          </w:tcPr>
          <w:p w14:paraId="5A7335FA" w14:textId="77777777" w:rsidR="007B21D4" w:rsidRPr="00DA52DF" w:rsidRDefault="007B21D4" w:rsidP="007B21D4">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10EA91E3" w14:textId="77777777" w:rsidR="007B21D4" w:rsidRPr="00DA52DF" w:rsidRDefault="007B21D4" w:rsidP="007B21D4">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11EB71AE" w14:textId="77777777" w:rsidR="007B21D4" w:rsidRPr="00DA52DF" w:rsidRDefault="007B21D4" w:rsidP="007B21D4">
            <w:pPr>
              <w:pStyle w:val="Normal1"/>
              <w:rPr>
                <w:rFonts w:ascii="Arial" w:eastAsia="Arial" w:hAnsi="Arial" w:cs="Arial"/>
                <w:b/>
                <w:sz w:val="22"/>
                <w:szCs w:val="22"/>
              </w:rPr>
            </w:pPr>
          </w:p>
          <w:p w14:paraId="1074ED3E" w14:textId="77777777" w:rsidR="007B21D4" w:rsidRPr="00DA52DF" w:rsidRDefault="007B21D4" w:rsidP="007B21D4">
            <w:pPr>
              <w:pStyle w:val="Normal1"/>
              <w:rPr>
                <w:rFonts w:ascii="Arial" w:eastAsia="Arial" w:hAnsi="Arial" w:cs="Arial"/>
                <w:sz w:val="22"/>
                <w:szCs w:val="22"/>
              </w:rPr>
            </w:pPr>
          </w:p>
          <w:p w14:paraId="70BE0C82" w14:textId="77777777" w:rsidR="0056387A" w:rsidRPr="00DA52DF" w:rsidRDefault="0056387A" w:rsidP="007B21D4">
            <w:pPr>
              <w:pStyle w:val="Normal1"/>
              <w:rPr>
                <w:rFonts w:ascii="Arial" w:eastAsia="Arial" w:hAnsi="Arial" w:cs="Arial"/>
                <w:sz w:val="22"/>
                <w:szCs w:val="22"/>
              </w:rPr>
            </w:pPr>
          </w:p>
          <w:p w14:paraId="45F2BEC7" w14:textId="77777777" w:rsidR="0056387A" w:rsidRPr="00DA52DF" w:rsidRDefault="0056387A" w:rsidP="007B21D4">
            <w:pPr>
              <w:pStyle w:val="Normal1"/>
              <w:rPr>
                <w:rFonts w:ascii="Arial" w:eastAsia="Arial" w:hAnsi="Arial" w:cs="Arial"/>
                <w:sz w:val="22"/>
                <w:szCs w:val="22"/>
              </w:rPr>
            </w:pPr>
          </w:p>
          <w:p w14:paraId="0C8DB356" w14:textId="77777777" w:rsidR="0056387A" w:rsidRPr="00DA52DF" w:rsidRDefault="0056387A" w:rsidP="007B21D4">
            <w:pPr>
              <w:pStyle w:val="Normal1"/>
              <w:rPr>
                <w:rFonts w:ascii="Arial" w:eastAsia="Arial" w:hAnsi="Arial" w:cs="Arial"/>
                <w:sz w:val="22"/>
                <w:szCs w:val="22"/>
              </w:rPr>
            </w:pPr>
          </w:p>
          <w:p w14:paraId="332591F5" w14:textId="77777777" w:rsidR="0056387A" w:rsidRPr="00DA52DF" w:rsidRDefault="0056387A" w:rsidP="007B21D4">
            <w:pPr>
              <w:pStyle w:val="Normal1"/>
              <w:rPr>
                <w:rFonts w:ascii="Arial" w:eastAsia="Arial" w:hAnsi="Arial" w:cs="Arial"/>
                <w:sz w:val="22"/>
                <w:szCs w:val="22"/>
              </w:rPr>
            </w:pPr>
          </w:p>
          <w:p w14:paraId="435D21D2" w14:textId="77777777" w:rsidR="0056387A" w:rsidRPr="00DA52DF" w:rsidRDefault="0056387A" w:rsidP="007B21D4">
            <w:pPr>
              <w:pStyle w:val="Normal1"/>
              <w:rPr>
                <w:rFonts w:ascii="Arial" w:eastAsia="Arial" w:hAnsi="Arial" w:cs="Arial"/>
                <w:sz w:val="22"/>
                <w:szCs w:val="22"/>
              </w:rPr>
            </w:pPr>
          </w:p>
          <w:p w14:paraId="66E74982" w14:textId="77777777" w:rsidR="0056387A" w:rsidRPr="00DA52DF" w:rsidRDefault="0056387A" w:rsidP="007B21D4">
            <w:pPr>
              <w:pStyle w:val="Normal1"/>
              <w:rPr>
                <w:rFonts w:ascii="Arial" w:eastAsia="Arial" w:hAnsi="Arial" w:cs="Arial"/>
                <w:sz w:val="22"/>
                <w:szCs w:val="22"/>
              </w:rPr>
            </w:pPr>
          </w:p>
          <w:p w14:paraId="51FBE05C" w14:textId="77777777" w:rsidR="0056387A" w:rsidRPr="00DA52DF" w:rsidRDefault="0056387A" w:rsidP="007B21D4">
            <w:pPr>
              <w:pStyle w:val="Normal1"/>
              <w:rPr>
                <w:rFonts w:ascii="Arial" w:eastAsia="Arial" w:hAnsi="Arial" w:cs="Arial"/>
                <w:sz w:val="22"/>
                <w:szCs w:val="22"/>
              </w:rPr>
            </w:pPr>
          </w:p>
          <w:p w14:paraId="46DB04FC" w14:textId="77777777" w:rsidR="0056387A" w:rsidRPr="00DA52DF" w:rsidRDefault="0056387A" w:rsidP="007B21D4">
            <w:pPr>
              <w:pStyle w:val="Normal1"/>
              <w:rPr>
                <w:rFonts w:ascii="Arial" w:eastAsia="Arial" w:hAnsi="Arial" w:cs="Arial"/>
                <w:sz w:val="22"/>
                <w:szCs w:val="22"/>
              </w:rPr>
            </w:pPr>
          </w:p>
          <w:p w14:paraId="5B5B1009" w14:textId="77777777" w:rsidR="004D5016" w:rsidRPr="00DA52DF" w:rsidRDefault="004D5016" w:rsidP="007B21D4">
            <w:pPr>
              <w:pStyle w:val="Normal1"/>
              <w:rPr>
                <w:rFonts w:ascii="Arial" w:eastAsia="Arial" w:hAnsi="Arial" w:cs="Arial"/>
                <w:sz w:val="22"/>
                <w:szCs w:val="22"/>
              </w:rPr>
            </w:pPr>
          </w:p>
          <w:p w14:paraId="4F8316F7" w14:textId="77777777" w:rsidR="0056387A" w:rsidRPr="00DA52DF" w:rsidRDefault="0056387A" w:rsidP="007B21D4">
            <w:pPr>
              <w:pStyle w:val="Normal1"/>
              <w:rPr>
                <w:rFonts w:ascii="Arial" w:eastAsia="Arial" w:hAnsi="Arial" w:cs="Arial"/>
                <w:sz w:val="22"/>
                <w:szCs w:val="22"/>
              </w:rPr>
            </w:pPr>
          </w:p>
          <w:p w14:paraId="7314D892" w14:textId="77777777" w:rsidR="0056387A" w:rsidRPr="00DA52DF" w:rsidRDefault="0056387A" w:rsidP="007B21D4">
            <w:pPr>
              <w:pStyle w:val="Normal1"/>
              <w:rPr>
                <w:rFonts w:ascii="Arial" w:eastAsia="Arial" w:hAnsi="Arial" w:cs="Arial"/>
                <w:sz w:val="22"/>
                <w:szCs w:val="22"/>
              </w:rPr>
            </w:pPr>
          </w:p>
          <w:p w14:paraId="01C546E3" w14:textId="77777777" w:rsidR="0056387A" w:rsidRPr="00DA52DF" w:rsidRDefault="0056387A" w:rsidP="007B21D4">
            <w:pPr>
              <w:pStyle w:val="Normal1"/>
              <w:rPr>
                <w:rFonts w:ascii="Arial" w:eastAsia="Arial" w:hAnsi="Arial" w:cs="Arial"/>
                <w:sz w:val="22"/>
                <w:szCs w:val="22"/>
              </w:rPr>
            </w:pPr>
          </w:p>
          <w:p w14:paraId="083D3109" w14:textId="77777777" w:rsidR="0056387A" w:rsidRPr="00DA52DF" w:rsidRDefault="0056387A" w:rsidP="007B21D4">
            <w:pPr>
              <w:pStyle w:val="Normal1"/>
              <w:rPr>
                <w:rFonts w:ascii="Arial" w:eastAsia="Arial" w:hAnsi="Arial" w:cs="Arial"/>
                <w:sz w:val="22"/>
                <w:szCs w:val="22"/>
              </w:rPr>
            </w:pPr>
          </w:p>
          <w:p w14:paraId="2E8ECD16" w14:textId="77777777" w:rsidR="0056387A" w:rsidRPr="00DA52DF" w:rsidRDefault="0056387A" w:rsidP="007B21D4">
            <w:pPr>
              <w:pStyle w:val="Normal1"/>
              <w:rPr>
                <w:rFonts w:ascii="Arial" w:eastAsia="Arial" w:hAnsi="Arial" w:cs="Arial"/>
                <w:sz w:val="22"/>
                <w:szCs w:val="22"/>
              </w:rPr>
            </w:pPr>
          </w:p>
          <w:p w14:paraId="375E92E9" w14:textId="77777777" w:rsidR="0056387A" w:rsidRPr="00DA52DF" w:rsidRDefault="0056387A" w:rsidP="007B21D4">
            <w:pPr>
              <w:pStyle w:val="Normal1"/>
              <w:rPr>
                <w:rFonts w:ascii="Arial" w:eastAsia="Arial" w:hAnsi="Arial" w:cs="Arial"/>
                <w:sz w:val="22"/>
                <w:szCs w:val="22"/>
              </w:rPr>
            </w:pPr>
          </w:p>
          <w:p w14:paraId="4236BBA4" w14:textId="77777777" w:rsidR="0056387A" w:rsidRPr="00DA52DF" w:rsidRDefault="0056387A" w:rsidP="007B21D4">
            <w:pPr>
              <w:pStyle w:val="Normal1"/>
              <w:rPr>
                <w:rFonts w:ascii="Arial" w:eastAsia="Arial" w:hAnsi="Arial" w:cs="Arial"/>
                <w:sz w:val="22"/>
                <w:szCs w:val="22"/>
              </w:rPr>
            </w:pPr>
          </w:p>
          <w:p w14:paraId="48C94D35" w14:textId="77777777" w:rsidR="0056387A" w:rsidRPr="00DA52DF" w:rsidRDefault="0056387A" w:rsidP="007B21D4">
            <w:pPr>
              <w:pStyle w:val="Normal1"/>
              <w:rPr>
                <w:rFonts w:ascii="Arial" w:eastAsia="Arial" w:hAnsi="Arial" w:cs="Arial"/>
                <w:sz w:val="22"/>
                <w:szCs w:val="22"/>
              </w:rPr>
            </w:pPr>
          </w:p>
          <w:p w14:paraId="6DA3C0CB" w14:textId="77777777" w:rsidR="0056387A" w:rsidRPr="00DA52DF" w:rsidRDefault="0056387A" w:rsidP="007B21D4">
            <w:pPr>
              <w:pStyle w:val="Normal1"/>
              <w:rPr>
                <w:rFonts w:ascii="Arial" w:eastAsia="Arial" w:hAnsi="Arial" w:cs="Arial"/>
                <w:sz w:val="22"/>
                <w:szCs w:val="22"/>
              </w:rPr>
            </w:pPr>
          </w:p>
          <w:p w14:paraId="3E282415" w14:textId="77777777" w:rsidR="0056387A" w:rsidRPr="00DA52DF" w:rsidRDefault="0056387A" w:rsidP="007B21D4">
            <w:pPr>
              <w:pStyle w:val="Normal1"/>
              <w:rPr>
                <w:rFonts w:ascii="Arial" w:eastAsia="Arial" w:hAnsi="Arial" w:cs="Arial"/>
                <w:sz w:val="22"/>
                <w:szCs w:val="22"/>
              </w:rPr>
            </w:pPr>
          </w:p>
          <w:p w14:paraId="24FD08AE" w14:textId="77777777" w:rsidR="004D5016" w:rsidRPr="00DA52DF" w:rsidRDefault="004D5016" w:rsidP="007B21D4">
            <w:pPr>
              <w:pStyle w:val="Normal1"/>
              <w:rPr>
                <w:rFonts w:ascii="Arial" w:eastAsia="Arial" w:hAnsi="Arial" w:cs="Arial"/>
                <w:sz w:val="22"/>
                <w:szCs w:val="22"/>
              </w:rPr>
            </w:pPr>
          </w:p>
          <w:p w14:paraId="1A42C6E4" w14:textId="77777777" w:rsidR="0056387A" w:rsidRPr="00DA52DF" w:rsidRDefault="0056387A" w:rsidP="007B21D4">
            <w:pPr>
              <w:pStyle w:val="Normal1"/>
              <w:rPr>
                <w:rFonts w:ascii="Arial" w:eastAsia="Arial" w:hAnsi="Arial" w:cs="Arial"/>
                <w:sz w:val="22"/>
                <w:szCs w:val="22"/>
              </w:rPr>
            </w:pPr>
          </w:p>
        </w:tc>
      </w:tr>
      <w:tr w:rsidR="00FF3398" w:rsidRPr="00DA52DF" w14:paraId="6A0758B8" w14:textId="77777777" w:rsidTr="00F67234">
        <w:tc>
          <w:tcPr>
            <w:tcW w:w="10201" w:type="dxa"/>
            <w:tcBorders>
              <w:bottom w:val="dashed" w:sz="4" w:space="0" w:color="auto"/>
            </w:tcBorders>
            <w:shd w:val="clear" w:color="auto" w:fill="F2F2F2" w:themeFill="background1" w:themeFillShade="F2"/>
          </w:tcPr>
          <w:p w14:paraId="174F3FC0" w14:textId="6BCD4343" w:rsidR="00FF3398" w:rsidRPr="00A353DB" w:rsidRDefault="00FF3398" w:rsidP="00C22F00">
            <w:pPr>
              <w:pStyle w:val="Normal1"/>
              <w:numPr>
                <w:ilvl w:val="0"/>
                <w:numId w:val="11"/>
              </w:numPr>
              <w:rPr>
                <w:rFonts w:ascii="Arial" w:eastAsia="Arial" w:hAnsi="Arial" w:cs="Arial"/>
                <w:sz w:val="22"/>
                <w:szCs w:val="22"/>
              </w:rPr>
            </w:pPr>
            <w:r w:rsidRPr="00A353DB">
              <w:rPr>
                <w:rFonts w:ascii="Arial" w:eastAsia="Arial" w:hAnsi="Arial" w:cs="Arial"/>
                <w:b/>
                <w:sz w:val="22"/>
                <w:szCs w:val="22"/>
              </w:rPr>
              <w:t>Legal Capacity Conditions of Participation – added by contracting authorities if necessary</w:t>
            </w:r>
          </w:p>
          <w:p w14:paraId="564D5688" w14:textId="55F64818" w:rsidR="00FF3398" w:rsidRPr="00DA52DF" w:rsidRDefault="00FF3398" w:rsidP="00A353DB">
            <w:pPr>
              <w:pStyle w:val="Normal1"/>
              <w:ind w:left="360"/>
              <w:rPr>
                <w:rFonts w:ascii="Arial" w:eastAsia="Arial" w:hAnsi="Arial" w:cs="Arial"/>
                <w:sz w:val="22"/>
                <w:szCs w:val="22"/>
                <w:highlight w:val="yellow"/>
              </w:rPr>
            </w:pPr>
          </w:p>
          <w:p w14:paraId="6FFD7891" w14:textId="77777777" w:rsidR="0056387A" w:rsidRPr="00DA52DF" w:rsidRDefault="0056387A" w:rsidP="004D5016">
            <w:pPr>
              <w:pStyle w:val="Normal1"/>
              <w:ind w:left="720"/>
              <w:rPr>
                <w:rFonts w:ascii="Arial" w:eastAsia="Arial" w:hAnsi="Arial" w:cs="Arial"/>
                <w:sz w:val="22"/>
                <w:szCs w:val="22"/>
                <w:highlight w:val="white"/>
              </w:rPr>
            </w:pPr>
          </w:p>
        </w:tc>
      </w:tr>
      <w:tr w:rsidR="00FF3398" w:rsidRPr="00DA52DF" w14:paraId="0F956E60" w14:textId="77777777" w:rsidTr="00D258D5">
        <w:tc>
          <w:tcPr>
            <w:tcW w:w="10201" w:type="dxa"/>
            <w:tcBorders>
              <w:top w:val="dashed" w:sz="4" w:space="0" w:color="auto"/>
            </w:tcBorders>
          </w:tcPr>
          <w:p w14:paraId="49AE9C45" w14:textId="77777777" w:rsidR="00A353DB" w:rsidRPr="00A353DB" w:rsidRDefault="00A353DB" w:rsidP="00A353DB">
            <w:pPr>
              <w:pStyle w:val="Normal1"/>
              <w:rPr>
                <w:rFonts w:ascii="Arial" w:eastAsia="Arial" w:hAnsi="Arial" w:cs="Arial"/>
                <w:b/>
                <w:bCs/>
                <w:sz w:val="22"/>
                <w:szCs w:val="22"/>
              </w:rPr>
            </w:pPr>
            <w:r w:rsidRPr="00A353DB">
              <w:rPr>
                <w:rFonts w:ascii="Arial" w:eastAsia="Arial" w:hAnsi="Arial" w:cs="Arial"/>
                <w:b/>
                <w:bCs/>
                <w:sz w:val="22"/>
                <w:szCs w:val="22"/>
              </w:rPr>
              <w:t>NOT USED</w:t>
            </w:r>
          </w:p>
          <w:p w14:paraId="521ADFE0" w14:textId="77777777" w:rsidR="004D5016" w:rsidRPr="00DA52DF" w:rsidRDefault="004D5016" w:rsidP="00FF3398">
            <w:pPr>
              <w:pStyle w:val="Normal1"/>
              <w:rPr>
                <w:rFonts w:ascii="Arial" w:eastAsia="Arial" w:hAnsi="Arial" w:cs="Arial"/>
                <w:b/>
                <w:sz w:val="22"/>
                <w:szCs w:val="22"/>
              </w:rPr>
            </w:pPr>
          </w:p>
          <w:p w14:paraId="6C0B7BB3" w14:textId="77777777" w:rsidR="004D5016" w:rsidRPr="00DA52DF" w:rsidRDefault="004D5016" w:rsidP="00FF3398">
            <w:pPr>
              <w:pStyle w:val="Normal1"/>
              <w:rPr>
                <w:rFonts w:ascii="Arial" w:eastAsia="Arial" w:hAnsi="Arial" w:cs="Arial"/>
                <w:sz w:val="22"/>
                <w:szCs w:val="22"/>
              </w:rPr>
            </w:pPr>
          </w:p>
        </w:tc>
      </w:tr>
      <w:tr w:rsidR="00FF3398" w:rsidRPr="00DA52DF" w14:paraId="06D3AD0A" w14:textId="77777777" w:rsidTr="00280285">
        <w:trPr>
          <w:trHeight w:val="1706"/>
        </w:trPr>
        <w:tc>
          <w:tcPr>
            <w:tcW w:w="10201" w:type="dxa"/>
            <w:tcBorders>
              <w:bottom w:val="dashed" w:sz="4" w:space="0" w:color="auto"/>
            </w:tcBorders>
            <w:shd w:val="clear" w:color="auto" w:fill="F2F2F2" w:themeFill="background1" w:themeFillShade="F2"/>
          </w:tcPr>
          <w:p w14:paraId="72B82586" w14:textId="77777777" w:rsidR="006A63B0" w:rsidRPr="00DA52DF" w:rsidRDefault="006A63B0" w:rsidP="00C22F00">
            <w:pPr>
              <w:pStyle w:val="Normal1"/>
              <w:numPr>
                <w:ilvl w:val="0"/>
                <w:numId w:val="11"/>
              </w:numPr>
              <w:rPr>
                <w:rFonts w:ascii="Arial" w:eastAsia="Arial" w:hAnsi="Arial" w:cs="Arial"/>
                <w:bCs/>
                <w:sz w:val="22"/>
                <w:szCs w:val="22"/>
              </w:rPr>
            </w:pPr>
            <w:r w:rsidRPr="00DA52DF">
              <w:rPr>
                <w:rFonts w:ascii="Arial" w:eastAsia="Arial" w:hAnsi="Arial" w:cs="Arial"/>
                <w:bCs/>
                <w:sz w:val="22"/>
                <w:szCs w:val="22"/>
              </w:rPr>
              <w:lastRenderedPageBreak/>
              <w:t>If your organisation is subject to Section 54 of the Modern Slavery Act 2015 (i.e. you operate in the UK, supply good or services, and have an annual turnover of at least £36 million), please confirm the following:</w:t>
            </w:r>
          </w:p>
          <w:p w14:paraId="1D847EEB" w14:textId="77777777" w:rsidR="006A63B0" w:rsidRPr="00DA52DF" w:rsidRDefault="006A63B0" w:rsidP="006A63B0">
            <w:pPr>
              <w:pStyle w:val="Normal1"/>
              <w:rPr>
                <w:rFonts w:ascii="Arial" w:eastAsia="Arial" w:hAnsi="Arial" w:cs="Arial"/>
                <w:bCs/>
                <w:sz w:val="22"/>
                <w:szCs w:val="22"/>
              </w:rPr>
            </w:pPr>
          </w:p>
          <w:p w14:paraId="7F05ACF2" w14:textId="77777777" w:rsidR="006A63B0" w:rsidRPr="00DA52DF" w:rsidRDefault="006A63B0" w:rsidP="00C22F00">
            <w:pPr>
              <w:pStyle w:val="Normal1"/>
              <w:numPr>
                <w:ilvl w:val="0"/>
                <w:numId w:val="14"/>
              </w:numPr>
              <w:rPr>
                <w:rFonts w:ascii="Arial" w:eastAsia="Arial" w:hAnsi="Arial" w:cs="Arial"/>
                <w:bCs/>
                <w:sz w:val="22"/>
                <w:szCs w:val="22"/>
              </w:rPr>
            </w:pPr>
            <w:r w:rsidRPr="00DA52DF">
              <w:rPr>
                <w:rFonts w:ascii="Arial" w:eastAsia="Arial" w:hAnsi="Arial" w:cs="Arial"/>
                <w:bCs/>
                <w:sz w:val="22"/>
                <w:szCs w:val="22"/>
              </w:rPr>
              <w:t>That your organisation has published a Modern Slavery Statement as required by Section 54</w:t>
            </w:r>
          </w:p>
          <w:p w14:paraId="17C8CD3B" w14:textId="77777777" w:rsidR="00FF3398" w:rsidRPr="00DA52DF" w:rsidRDefault="006A63B0" w:rsidP="00C22F00">
            <w:pPr>
              <w:pStyle w:val="Normal1"/>
              <w:numPr>
                <w:ilvl w:val="0"/>
                <w:numId w:val="14"/>
              </w:numPr>
              <w:rPr>
                <w:rFonts w:ascii="Arial" w:eastAsia="Arial" w:hAnsi="Arial" w:cs="Arial"/>
                <w:sz w:val="22"/>
                <w:szCs w:val="22"/>
              </w:rPr>
            </w:pPr>
            <w:r w:rsidRPr="00DA52DF">
              <w:rPr>
                <w:rFonts w:ascii="Arial" w:eastAsia="Arial" w:hAnsi="Arial" w:cs="Arial"/>
                <w:bCs/>
                <w:sz w:val="22"/>
                <w:szCs w:val="22"/>
              </w:rPr>
              <w:t>That your statement complies with the legal requirements and any guidance issued under Section 54</w:t>
            </w:r>
          </w:p>
          <w:p w14:paraId="0D761A17" w14:textId="77777777" w:rsidR="005C130F" w:rsidRPr="00DA52DF" w:rsidRDefault="005C130F" w:rsidP="005C130F">
            <w:pPr>
              <w:pStyle w:val="Normal1"/>
              <w:ind w:left="1080"/>
              <w:rPr>
                <w:rFonts w:ascii="Arial" w:eastAsia="Arial" w:hAnsi="Arial" w:cs="Arial"/>
                <w:sz w:val="22"/>
                <w:szCs w:val="22"/>
              </w:rPr>
            </w:pPr>
          </w:p>
        </w:tc>
      </w:tr>
      <w:tr w:rsidR="00B608CC" w:rsidRPr="00DA52DF" w14:paraId="26D31D09" w14:textId="77777777" w:rsidTr="00D258D5">
        <w:tc>
          <w:tcPr>
            <w:tcW w:w="10201" w:type="dxa"/>
            <w:tcBorders>
              <w:top w:val="dashed" w:sz="4" w:space="0" w:color="auto"/>
            </w:tcBorders>
          </w:tcPr>
          <w:p w14:paraId="01A21375" w14:textId="77777777" w:rsidR="00B608CC" w:rsidRPr="00DA52DF" w:rsidRDefault="00B608CC" w:rsidP="00B608CC">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41D1132C" w14:textId="77777777" w:rsidR="00B608CC" w:rsidRPr="00DA52DF" w:rsidRDefault="00B608CC" w:rsidP="00B608CC">
            <w:pPr>
              <w:pStyle w:val="Normal1"/>
              <w:rPr>
                <w:rFonts w:ascii="Arial" w:eastAsia="Arial" w:hAnsi="Arial" w:cs="Arial"/>
                <w:bCs/>
                <w:sz w:val="22"/>
                <w:szCs w:val="22"/>
              </w:rPr>
            </w:pPr>
            <w:r w:rsidRPr="00DA52DF">
              <w:rPr>
                <w:rFonts w:ascii="Arial" w:eastAsia="Arial" w:hAnsi="Arial" w:cs="Arial"/>
                <w:bCs/>
                <w:sz w:val="22"/>
                <w:szCs w:val="22"/>
              </w:rPr>
              <w:t>[If you have answered “No” to either A or B, please provide an explanation, including the reasons for non-compliance and any planned actions to meet the requirements]</w:t>
            </w:r>
          </w:p>
          <w:p w14:paraId="0CD94426" w14:textId="77777777" w:rsidR="00B608CC" w:rsidRPr="00DA52DF" w:rsidRDefault="00B608CC" w:rsidP="00B608CC">
            <w:pPr>
              <w:pStyle w:val="Normal1"/>
              <w:rPr>
                <w:rFonts w:ascii="Arial" w:eastAsia="Arial" w:hAnsi="Arial" w:cs="Arial"/>
                <w:bCs/>
                <w:sz w:val="22"/>
                <w:szCs w:val="22"/>
              </w:rPr>
            </w:pPr>
            <w:r w:rsidRPr="00DA52DF">
              <w:rPr>
                <w:rFonts w:ascii="Arial" w:eastAsia="Arial" w:hAnsi="Arial" w:cs="Arial"/>
                <w:bCs/>
                <w:sz w:val="22"/>
                <w:szCs w:val="22"/>
              </w:rPr>
              <w:t>[If you are not subject to section 54, please state “Not Applicable”]</w:t>
            </w:r>
          </w:p>
          <w:p w14:paraId="0618177C" w14:textId="77777777" w:rsidR="00B608CC" w:rsidRPr="00DA52DF" w:rsidRDefault="00B608CC" w:rsidP="00B608CC">
            <w:pPr>
              <w:pStyle w:val="Normal1"/>
              <w:rPr>
                <w:rFonts w:ascii="Arial" w:eastAsia="Arial" w:hAnsi="Arial" w:cs="Arial"/>
                <w:bCs/>
                <w:sz w:val="22"/>
                <w:szCs w:val="22"/>
              </w:rPr>
            </w:pPr>
          </w:p>
          <w:p w14:paraId="6549B3EE" w14:textId="77777777" w:rsidR="00B608CC" w:rsidRPr="00DA52DF" w:rsidRDefault="00B608CC" w:rsidP="00B608CC">
            <w:pPr>
              <w:pStyle w:val="Normal1"/>
              <w:rPr>
                <w:rFonts w:ascii="Arial" w:eastAsia="Arial" w:hAnsi="Arial" w:cs="Arial"/>
                <w:bCs/>
                <w:sz w:val="22"/>
                <w:szCs w:val="22"/>
              </w:rPr>
            </w:pPr>
          </w:p>
          <w:p w14:paraId="5788A107" w14:textId="77777777" w:rsidR="00B608CC" w:rsidRPr="00DA52DF" w:rsidRDefault="00B608CC" w:rsidP="00B608CC">
            <w:pPr>
              <w:pStyle w:val="Normal1"/>
              <w:rPr>
                <w:rFonts w:ascii="Arial" w:eastAsia="Arial" w:hAnsi="Arial" w:cs="Arial"/>
                <w:bCs/>
                <w:sz w:val="22"/>
                <w:szCs w:val="22"/>
              </w:rPr>
            </w:pPr>
          </w:p>
          <w:p w14:paraId="2F967524" w14:textId="77777777" w:rsidR="00B608CC" w:rsidRPr="00DA52DF" w:rsidRDefault="00B608CC" w:rsidP="00B608CC">
            <w:pPr>
              <w:pStyle w:val="Normal1"/>
              <w:rPr>
                <w:rFonts w:ascii="Arial" w:eastAsia="Arial" w:hAnsi="Arial" w:cs="Arial"/>
                <w:bCs/>
                <w:sz w:val="22"/>
                <w:szCs w:val="22"/>
              </w:rPr>
            </w:pPr>
          </w:p>
          <w:p w14:paraId="3A18B9A0" w14:textId="77777777" w:rsidR="0056387A" w:rsidRPr="00DA52DF" w:rsidRDefault="0056387A" w:rsidP="00B608CC">
            <w:pPr>
              <w:pStyle w:val="Normal1"/>
              <w:rPr>
                <w:rFonts w:ascii="Arial" w:eastAsia="Arial" w:hAnsi="Arial" w:cs="Arial"/>
                <w:bCs/>
                <w:sz w:val="22"/>
                <w:szCs w:val="22"/>
              </w:rPr>
            </w:pPr>
          </w:p>
          <w:p w14:paraId="6195F6E8" w14:textId="77777777" w:rsidR="0056387A" w:rsidRPr="00DA52DF" w:rsidRDefault="0056387A" w:rsidP="00B608CC">
            <w:pPr>
              <w:pStyle w:val="Normal1"/>
              <w:rPr>
                <w:rFonts w:ascii="Arial" w:eastAsia="Arial" w:hAnsi="Arial" w:cs="Arial"/>
                <w:bCs/>
                <w:sz w:val="22"/>
                <w:szCs w:val="22"/>
              </w:rPr>
            </w:pPr>
          </w:p>
          <w:p w14:paraId="512DFC92" w14:textId="77777777" w:rsidR="0056387A" w:rsidRPr="00DA52DF" w:rsidRDefault="0056387A" w:rsidP="00B608CC">
            <w:pPr>
              <w:pStyle w:val="Normal1"/>
              <w:rPr>
                <w:rFonts w:ascii="Arial" w:eastAsia="Arial" w:hAnsi="Arial" w:cs="Arial"/>
                <w:bCs/>
                <w:sz w:val="22"/>
                <w:szCs w:val="22"/>
              </w:rPr>
            </w:pPr>
          </w:p>
          <w:p w14:paraId="6C3F4228" w14:textId="77777777" w:rsidR="0056387A" w:rsidRPr="00DA52DF" w:rsidRDefault="0056387A" w:rsidP="00B608CC">
            <w:pPr>
              <w:pStyle w:val="Normal1"/>
              <w:rPr>
                <w:rFonts w:ascii="Arial" w:eastAsia="Arial" w:hAnsi="Arial" w:cs="Arial"/>
                <w:bCs/>
                <w:sz w:val="22"/>
                <w:szCs w:val="22"/>
              </w:rPr>
            </w:pPr>
          </w:p>
          <w:p w14:paraId="51D9DF8F" w14:textId="77777777" w:rsidR="0056387A" w:rsidRPr="00DA52DF" w:rsidRDefault="0056387A" w:rsidP="00B608CC">
            <w:pPr>
              <w:pStyle w:val="Normal1"/>
              <w:rPr>
                <w:rFonts w:ascii="Arial" w:eastAsia="Arial" w:hAnsi="Arial" w:cs="Arial"/>
                <w:bCs/>
                <w:sz w:val="22"/>
                <w:szCs w:val="22"/>
              </w:rPr>
            </w:pPr>
          </w:p>
          <w:p w14:paraId="2E624180" w14:textId="77777777" w:rsidR="00B608CC" w:rsidRPr="00DA52DF" w:rsidRDefault="00B608CC" w:rsidP="00B608CC">
            <w:pPr>
              <w:pStyle w:val="Normal1"/>
              <w:rPr>
                <w:rFonts w:ascii="Arial" w:eastAsia="Arial" w:hAnsi="Arial" w:cs="Arial"/>
                <w:bCs/>
                <w:sz w:val="22"/>
                <w:szCs w:val="22"/>
              </w:rPr>
            </w:pPr>
          </w:p>
          <w:p w14:paraId="0A778918" w14:textId="77777777" w:rsidR="00B608CC" w:rsidRPr="00DA52DF" w:rsidRDefault="00B608CC" w:rsidP="00B608CC">
            <w:pPr>
              <w:pStyle w:val="Normal1"/>
              <w:rPr>
                <w:rFonts w:ascii="Arial" w:eastAsia="Arial" w:hAnsi="Arial" w:cs="Arial"/>
                <w:sz w:val="22"/>
                <w:szCs w:val="22"/>
              </w:rPr>
            </w:pPr>
          </w:p>
        </w:tc>
      </w:tr>
      <w:tr w:rsidR="000A4611" w:rsidRPr="00DA52DF" w14:paraId="425DB2E2" w14:textId="77777777" w:rsidTr="00280285">
        <w:trPr>
          <w:trHeight w:val="1706"/>
        </w:trPr>
        <w:tc>
          <w:tcPr>
            <w:tcW w:w="10201" w:type="dxa"/>
            <w:tcBorders>
              <w:bottom w:val="dashed" w:sz="4" w:space="0" w:color="auto"/>
            </w:tcBorders>
            <w:shd w:val="clear" w:color="auto" w:fill="F2F2F2" w:themeFill="background1" w:themeFillShade="F2"/>
          </w:tcPr>
          <w:p w14:paraId="0C0DA868" w14:textId="77777777" w:rsidR="00CA1C81" w:rsidRPr="00DA52DF" w:rsidRDefault="00EC03FF" w:rsidP="00C22F00">
            <w:pPr>
              <w:pStyle w:val="Normal1"/>
              <w:numPr>
                <w:ilvl w:val="0"/>
                <w:numId w:val="11"/>
              </w:numPr>
              <w:rPr>
                <w:rFonts w:ascii="Arial" w:eastAsia="Arial" w:hAnsi="Arial" w:cs="Arial"/>
                <w:bCs/>
                <w:sz w:val="22"/>
                <w:szCs w:val="22"/>
              </w:rPr>
            </w:pPr>
            <w:r w:rsidRPr="00DA52DF">
              <w:rPr>
                <w:rFonts w:ascii="Arial" w:eastAsia="Arial" w:hAnsi="Arial" w:cs="Arial"/>
                <w:bCs/>
                <w:sz w:val="22"/>
                <w:szCs w:val="22"/>
              </w:rPr>
              <w:t>Attestation of PCI DSS Compliance</w:t>
            </w:r>
          </w:p>
          <w:p w14:paraId="030251DC" w14:textId="77777777" w:rsidR="00CA1C81" w:rsidRPr="00DA52DF" w:rsidRDefault="00CA1C81" w:rsidP="00CA1C81">
            <w:pPr>
              <w:pStyle w:val="Normal1"/>
              <w:ind w:left="720"/>
              <w:rPr>
                <w:rFonts w:ascii="Arial" w:eastAsia="Arial" w:hAnsi="Arial" w:cs="Arial"/>
                <w:bCs/>
                <w:sz w:val="22"/>
                <w:szCs w:val="22"/>
              </w:rPr>
            </w:pPr>
          </w:p>
          <w:p w14:paraId="0B0B219E" w14:textId="77777777" w:rsidR="000A4611" w:rsidRPr="00DA52DF" w:rsidRDefault="001436E0" w:rsidP="00476310">
            <w:pPr>
              <w:pStyle w:val="Normal1"/>
              <w:ind w:left="360"/>
              <w:rPr>
                <w:rFonts w:ascii="Arial" w:eastAsia="Arial" w:hAnsi="Arial" w:cs="Arial"/>
                <w:bCs/>
                <w:sz w:val="22"/>
                <w:szCs w:val="22"/>
              </w:rPr>
            </w:pPr>
            <w:r w:rsidRPr="00DA52DF">
              <w:rPr>
                <w:rFonts w:ascii="Arial" w:eastAsia="Arial" w:hAnsi="Arial" w:cs="Arial"/>
                <w:bCs/>
                <w:sz w:val="22"/>
                <w:szCs w:val="22"/>
              </w:rPr>
              <w:t xml:space="preserve">Please submit an attestation of your organisations PCI DSS compliance </w:t>
            </w:r>
            <w:r w:rsidR="0048695B" w:rsidRPr="00DA52DF">
              <w:rPr>
                <w:rFonts w:ascii="Arial" w:eastAsia="Arial" w:hAnsi="Arial" w:cs="Arial"/>
                <w:bCs/>
                <w:sz w:val="22"/>
                <w:szCs w:val="22"/>
              </w:rPr>
              <w:t xml:space="preserve">in a separate document and saved as </w:t>
            </w:r>
            <w:r w:rsidR="000B1330" w:rsidRPr="00DA52DF">
              <w:rPr>
                <w:rFonts w:ascii="Arial" w:eastAsia="Arial" w:hAnsi="Arial" w:cs="Arial"/>
                <w:bCs/>
                <w:sz w:val="22"/>
                <w:szCs w:val="22"/>
              </w:rPr>
              <w:t>‘</w:t>
            </w:r>
            <w:r w:rsidR="00EE12C1" w:rsidRPr="00DA52DF">
              <w:rPr>
                <w:rFonts w:ascii="Arial" w:eastAsia="Arial" w:hAnsi="Arial" w:cs="Arial"/>
                <w:bCs/>
                <w:sz w:val="22"/>
                <w:szCs w:val="22"/>
              </w:rPr>
              <w:t>Attestation of PCI DSS Compliance – Bidder Name</w:t>
            </w:r>
            <w:r w:rsidR="000B1330" w:rsidRPr="00DA52DF">
              <w:rPr>
                <w:rFonts w:ascii="Arial" w:eastAsia="Arial" w:hAnsi="Arial" w:cs="Arial"/>
                <w:bCs/>
                <w:sz w:val="22"/>
                <w:szCs w:val="22"/>
              </w:rPr>
              <w:t>’</w:t>
            </w:r>
          </w:p>
          <w:p w14:paraId="451562D2" w14:textId="77777777" w:rsidR="000B1330" w:rsidRPr="00DA52DF" w:rsidRDefault="000B1330" w:rsidP="00476310">
            <w:pPr>
              <w:pStyle w:val="Normal1"/>
              <w:ind w:left="360"/>
              <w:rPr>
                <w:rFonts w:ascii="Arial" w:eastAsia="Arial" w:hAnsi="Arial" w:cs="Arial"/>
                <w:bCs/>
                <w:sz w:val="22"/>
                <w:szCs w:val="22"/>
              </w:rPr>
            </w:pPr>
          </w:p>
          <w:p w14:paraId="607CFA81" w14:textId="77777777" w:rsidR="000B1330" w:rsidRPr="00DA52DF" w:rsidRDefault="000B1330" w:rsidP="00476310">
            <w:pPr>
              <w:pStyle w:val="Normal1"/>
              <w:ind w:left="360"/>
              <w:rPr>
                <w:rFonts w:ascii="Arial" w:eastAsia="Arial" w:hAnsi="Arial" w:cs="Arial"/>
                <w:bCs/>
                <w:sz w:val="22"/>
                <w:szCs w:val="22"/>
              </w:rPr>
            </w:pPr>
            <w:r w:rsidRPr="00DA52DF">
              <w:rPr>
                <w:rFonts w:ascii="Arial" w:eastAsia="Arial" w:hAnsi="Arial" w:cs="Arial"/>
                <w:bCs/>
                <w:sz w:val="22"/>
                <w:szCs w:val="22"/>
              </w:rPr>
              <w:t>This Attestation of PCI DSS Compliance should:</w:t>
            </w:r>
          </w:p>
          <w:p w14:paraId="35A30AD2" w14:textId="77777777" w:rsidR="000B1330" w:rsidRPr="00DA52DF" w:rsidRDefault="000B1330" w:rsidP="00476310">
            <w:pPr>
              <w:pStyle w:val="Normal1"/>
              <w:ind w:left="360"/>
              <w:rPr>
                <w:rFonts w:ascii="Arial" w:eastAsia="Arial" w:hAnsi="Arial" w:cs="Arial"/>
                <w:bCs/>
                <w:sz w:val="22"/>
                <w:szCs w:val="22"/>
              </w:rPr>
            </w:pPr>
          </w:p>
          <w:p w14:paraId="4AE2D99A" w14:textId="77777777" w:rsidR="000B1330" w:rsidRPr="00DA52DF" w:rsidRDefault="000B1330"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Be submitted using an official PCISSC SAQ D SP document</w:t>
            </w:r>
          </w:p>
          <w:p w14:paraId="7BC2D570" w14:textId="77777777" w:rsidR="00AD62CB" w:rsidRPr="00DA52DF" w:rsidRDefault="00AD62CB"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Reference in Part 1a) the Bidders company name</w:t>
            </w:r>
          </w:p>
          <w:p w14:paraId="7C832A7C" w14:textId="77777777" w:rsidR="00AD62CB" w:rsidRPr="00DA52DF" w:rsidRDefault="00AD62CB"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Describe in Part 2d) the exact services that will be delivered</w:t>
            </w:r>
            <w:r w:rsidR="000E62A1" w:rsidRPr="00DA52DF">
              <w:rPr>
                <w:rFonts w:ascii="Arial" w:eastAsia="Arial" w:hAnsi="Arial" w:cs="Arial"/>
                <w:bCs/>
                <w:sz w:val="22"/>
                <w:szCs w:val="22"/>
              </w:rPr>
              <w:t xml:space="preserve"> for the services being procured by the Council</w:t>
            </w:r>
          </w:p>
          <w:p w14:paraId="4F01E08A" w14:textId="77777777" w:rsidR="000E62A1" w:rsidRPr="00DA52DF" w:rsidRDefault="000E62A1"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Be in date and will be valid at the star</w:t>
            </w:r>
            <w:r w:rsidR="007711BF" w:rsidRPr="00DA52DF">
              <w:rPr>
                <w:rFonts w:ascii="Arial" w:eastAsia="Arial" w:hAnsi="Arial" w:cs="Arial"/>
                <w:bCs/>
                <w:sz w:val="22"/>
                <w:szCs w:val="22"/>
              </w:rPr>
              <w:t>t of the contract</w:t>
            </w:r>
          </w:p>
          <w:p w14:paraId="160FF3F7" w14:textId="77777777" w:rsidR="007711BF" w:rsidRPr="00DA52DF" w:rsidRDefault="007711BF" w:rsidP="00476310">
            <w:pPr>
              <w:pStyle w:val="Normal1"/>
              <w:numPr>
                <w:ilvl w:val="0"/>
                <w:numId w:val="12"/>
              </w:numPr>
              <w:ind w:left="1080"/>
              <w:rPr>
                <w:rFonts w:ascii="Arial" w:eastAsia="Arial" w:hAnsi="Arial" w:cs="Arial"/>
                <w:bCs/>
                <w:sz w:val="22"/>
                <w:szCs w:val="22"/>
              </w:rPr>
            </w:pPr>
            <w:r w:rsidRPr="00DA52DF">
              <w:rPr>
                <w:rFonts w:ascii="Arial" w:eastAsia="Arial" w:hAnsi="Arial" w:cs="Arial"/>
                <w:bCs/>
                <w:sz w:val="22"/>
                <w:szCs w:val="22"/>
              </w:rPr>
              <w:t xml:space="preserve">Be signed and dated </w:t>
            </w:r>
            <w:r w:rsidR="00E4394C" w:rsidRPr="00DA52DF">
              <w:rPr>
                <w:rFonts w:ascii="Arial" w:eastAsia="Arial" w:hAnsi="Arial" w:cs="Arial"/>
                <w:bCs/>
                <w:sz w:val="22"/>
                <w:szCs w:val="22"/>
              </w:rPr>
              <w:t>by a qualified security assessor</w:t>
            </w:r>
          </w:p>
          <w:p w14:paraId="7D0EF86F" w14:textId="77777777" w:rsidR="000A4611" w:rsidRPr="00DA52DF" w:rsidRDefault="000A4611" w:rsidP="005C543E">
            <w:pPr>
              <w:pStyle w:val="Normal1"/>
              <w:rPr>
                <w:rFonts w:ascii="Arial" w:eastAsia="Arial" w:hAnsi="Arial" w:cs="Arial"/>
                <w:sz w:val="22"/>
                <w:szCs w:val="22"/>
              </w:rPr>
            </w:pPr>
          </w:p>
        </w:tc>
      </w:tr>
      <w:tr w:rsidR="000A4611" w:rsidRPr="00DA52DF" w14:paraId="5FC10DE4" w14:textId="77777777" w:rsidTr="00D258D5">
        <w:trPr>
          <w:trHeight w:val="537"/>
        </w:trPr>
        <w:tc>
          <w:tcPr>
            <w:tcW w:w="10201" w:type="dxa"/>
            <w:tcBorders>
              <w:top w:val="dashed" w:sz="4" w:space="0" w:color="auto"/>
            </w:tcBorders>
          </w:tcPr>
          <w:p w14:paraId="1FA46BFC" w14:textId="77777777" w:rsidR="000A4611" w:rsidRPr="00DA52DF" w:rsidRDefault="000A4611" w:rsidP="005C543E">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01CF5AE6" w14:textId="77777777" w:rsidR="000A4611" w:rsidRPr="00DA52DF" w:rsidRDefault="000A4611" w:rsidP="005C543E">
            <w:pPr>
              <w:pStyle w:val="Normal1"/>
              <w:rPr>
                <w:rFonts w:ascii="Arial" w:eastAsia="Arial" w:hAnsi="Arial" w:cs="Arial"/>
                <w:bCs/>
                <w:sz w:val="22"/>
                <w:szCs w:val="22"/>
              </w:rPr>
            </w:pPr>
          </w:p>
          <w:p w14:paraId="0ADECD73" w14:textId="77777777" w:rsidR="0056387A" w:rsidRPr="00DA52DF" w:rsidRDefault="0056387A" w:rsidP="005C543E">
            <w:pPr>
              <w:pStyle w:val="Normal1"/>
              <w:rPr>
                <w:rFonts w:ascii="Arial" w:eastAsia="Arial" w:hAnsi="Arial" w:cs="Arial"/>
                <w:bCs/>
                <w:sz w:val="22"/>
                <w:szCs w:val="22"/>
              </w:rPr>
            </w:pPr>
          </w:p>
          <w:p w14:paraId="207C687C" w14:textId="77777777" w:rsidR="0056387A" w:rsidRPr="00DA52DF" w:rsidRDefault="0056387A" w:rsidP="005C543E">
            <w:pPr>
              <w:pStyle w:val="Normal1"/>
              <w:rPr>
                <w:rFonts w:ascii="Arial" w:eastAsia="Arial" w:hAnsi="Arial" w:cs="Arial"/>
                <w:bCs/>
                <w:sz w:val="22"/>
                <w:szCs w:val="22"/>
              </w:rPr>
            </w:pPr>
          </w:p>
        </w:tc>
      </w:tr>
      <w:tr w:rsidR="00CA1C81" w:rsidRPr="00DA52DF" w14:paraId="7088BF0A" w14:textId="77777777" w:rsidTr="00280285">
        <w:trPr>
          <w:trHeight w:val="1706"/>
        </w:trPr>
        <w:tc>
          <w:tcPr>
            <w:tcW w:w="10201" w:type="dxa"/>
            <w:shd w:val="clear" w:color="auto" w:fill="F2F2F2" w:themeFill="background1" w:themeFillShade="F2"/>
          </w:tcPr>
          <w:p w14:paraId="0C3EBEE8" w14:textId="77777777" w:rsidR="00CA1C81" w:rsidRPr="00DA52DF" w:rsidRDefault="00EC03FF" w:rsidP="00C22F00">
            <w:pPr>
              <w:pStyle w:val="Normal1"/>
              <w:numPr>
                <w:ilvl w:val="0"/>
                <w:numId w:val="11"/>
              </w:numPr>
              <w:rPr>
                <w:rFonts w:ascii="Arial" w:eastAsia="Arial" w:hAnsi="Arial" w:cs="Arial"/>
                <w:bCs/>
                <w:sz w:val="22"/>
                <w:szCs w:val="22"/>
              </w:rPr>
            </w:pPr>
            <w:r w:rsidRPr="00DA52DF">
              <w:rPr>
                <w:rFonts w:ascii="Arial" w:eastAsia="Arial" w:hAnsi="Arial" w:cs="Arial"/>
                <w:bCs/>
                <w:sz w:val="22"/>
                <w:szCs w:val="22"/>
              </w:rPr>
              <w:t>Responsibilities Matrix for PCI DSS Requirements</w:t>
            </w:r>
          </w:p>
          <w:p w14:paraId="5E2E889F" w14:textId="77777777" w:rsidR="00707985" w:rsidRPr="00DA52DF" w:rsidRDefault="00707985" w:rsidP="00707985">
            <w:pPr>
              <w:pStyle w:val="Normal1"/>
              <w:ind w:left="720"/>
              <w:rPr>
                <w:rFonts w:ascii="Arial" w:eastAsia="Arial" w:hAnsi="Arial" w:cs="Arial"/>
                <w:bCs/>
                <w:sz w:val="22"/>
                <w:szCs w:val="22"/>
              </w:rPr>
            </w:pPr>
          </w:p>
          <w:p w14:paraId="3A3C1A66" w14:textId="77777777" w:rsidR="00707985" w:rsidRPr="00DA52DF" w:rsidRDefault="00707985" w:rsidP="00707985">
            <w:pPr>
              <w:pStyle w:val="Normal1"/>
              <w:ind w:left="720"/>
              <w:rPr>
                <w:rFonts w:ascii="Arial" w:eastAsia="Arial" w:hAnsi="Arial" w:cs="Arial"/>
                <w:bCs/>
                <w:sz w:val="22"/>
                <w:szCs w:val="22"/>
              </w:rPr>
            </w:pPr>
            <w:r w:rsidRPr="00DA52DF">
              <w:rPr>
                <w:rFonts w:ascii="Arial" w:eastAsia="Arial" w:hAnsi="Arial" w:cs="Arial"/>
                <w:bCs/>
                <w:sz w:val="22"/>
                <w:szCs w:val="22"/>
              </w:rPr>
              <w:t xml:space="preserve">Please provide a responsibilities matrix which shows </w:t>
            </w:r>
            <w:r w:rsidR="00AE2944" w:rsidRPr="00DA52DF">
              <w:rPr>
                <w:rFonts w:ascii="Arial" w:eastAsia="Arial" w:hAnsi="Arial" w:cs="Arial"/>
                <w:bCs/>
                <w:sz w:val="22"/>
                <w:szCs w:val="22"/>
              </w:rPr>
              <w:t>which PCI DSS requirements the Bidder will be responsible for, which PCI DSS requirements the Council will be responsible for, and which PCI DSS requirements are shared</w:t>
            </w:r>
            <w:r w:rsidR="008B73A5" w:rsidRPr="00DA52DF">
              <w:rPr>
                <w:rFonts w:ascii="Arial" w:eastAsia="Arial" w:hAnsi="Arial" w:cs="Arial"/>
                <w:bCs/>
                <w:sz w:val="22"/>
                <w:szCs w:val="22"/>
              </w:rPr>
              <w:t>.</w:t>
            </w:r>
          </w:p>
          <w:p w14:paraId="2ECD7E57" w14:textId="77777777" w:rsidR="008B73A5" w:rsidRPr="00DA52DF" w:rsidRDefault="008B73A5" w:rsidP="00707985">
            <w:pPr>
              <w:pStyle w:val="Normal1"/>
              <w:ind w:left="720"/>
              <w:rPr>
                <w:rFonts w:ascii="Arial" w:eastAsia="Arial" w:hAnsi="Arial" w:cs="Arial"/>
                <w:bCs/>
                <w:sz w:val="22"/>
                <w:szCs w:val="22"/>
              </w:rPr>
            </w:pPr>
          </w:p>
          <w:p w14:paraId="1C74ADCB" w14:textId="77777777" w:rsidR="00CA1C81" w:rsidRPr="00DA52DF" w:rsidRDefault="008B73A5" w:rsidP="0056387A">
            <w:pPr>
              <w:pStyle w:val="Normal1"/>
              <w:ind w:left="720"/>
              <w:rPr>
                <w:rFonts w:ascii="Arial" w:eastAsia="Arial" w:hAnsi="Arial" w:cs="Arial"/>
                <w:bCs/>
                <w:sz w:val="22"/>
                <w:szCs w:val="22"/>
              </w:rPr>
            </w:pPr>
            <w:r w:rsidRPr="00DA52DF">
              <w:rPr>
                <w:rFonts w:ascii="Arial" w:eastAsia="Arial" w:hAnsi="Arial" w:cs="Arial"/>
                <w:bCs/>
                <w:sz w:val="22"/>
                <w:szCs w:val="22"/>
              </w:rPr>
              <w:t xml:space="preserve">Please upload this responsibilities </w:t>
            </w:r>
            <w:r w:rsidR="000E3BF9" w:rsidRPr="00DA52DF">
              <w:rPr>
                <w:rFonts w:ascii="Arial" w:eastAsia="Arial" w:hAnsi="Arial" w:cs="Arial"/>
                <w:bCs/>
                <w:sz w:val="22"/>
                <w:szCs w:val="22"/>
              </w:rPr>
              <w:t xml:space="preserve">matrix in a separate document and saved as </w:t>
            </w:r>
            <w:r w:rsidR="003475D4" w:rsidRPr="00DA52DF">
              <w:rPr>
                <w:rFonts w:ascii="Arial" w:eastAsia="Arial" w:hAnsi="Arial" w:cs="Arial"/>
                <w:bCs/>
                <w:sz w:val="22"/>
                <w:szCs w:val="22"/>
              </w:rPr>
              <w:t>‘</w:t>
            </w:r>
            <w:r w:rsidR="000E3BF9" w:rsidRPr="00DA52DF">
              <w:rPr>
                <w:rFonts w:ascii="Arial" w:eastAsia="Arial" w:hAnsi="Arial" w:cs="Arial"/>
                <w:bCs/>
                <w:sz w:val="22"/>
                <w:szCs w:val="22"/>
              </w:rPr>
              <w:t>PCI DSS</w:t>
            </w:r>
            <w:r w:rsidR="003475D4" w:rsidRPr="00DA52DF">
              <w:rPr>
                <w:rFonts w:ascii="Arial" w:eastAsia="Arial" w:hAnsi="Arial" w:cs="Arial"/>
                <w:bCs/>
                <w:sz w:val="22"/>
                <w:szCs w:val="22"/>
              </w:rPr>
              <w:t xml:space="preserve"> </w:t>
            </w:r>
            <w:r w:rsidR="000E3BF9" w:rsidRPr="00DA52DF">
              <w:rPr>
                <w:rFonts w:ascii="Arial" w:eastAsia="Arial" w:hAnsi="Arial" w:cs="Arial"/>
                <w:bCs/>
                <w:sz w:val="22"/>
                <w:szCs w:val="22"/>
              </w:rPr>
              <w:t>Responsibility Matrix</w:t>
            </w:r>
            <w:r w:rsidR="003475D4" w:rsidRPr="00DA52DF">
              <w:rPr>
                <w:rFonts w:ascii="Arial" w:eastAsia="Arial" w:hAnsi="Arial" w:cs="Arial"/>
                <w:bCs/>
                <w:sz w:val="22"/>
                <w:szCs w:val="22"/>
              </w:rPr>
              <w:t xml:space="preserve"> – Bidder Name’</w:t>
            </w:r>
          </w:p>
          <w:p w14:paraId="433C0496" w14:textId="77777777" w:rsidR="00CA1C81" w:rsidRPr="00DA52DF" w:rsidRDefault="00CA1C81" w:rsidP="005C543E">
            <w:pPr>
              <w:pStyle w:val="Normal1"/>
              <w:rPr>
                <w:rFonts w:ascii="Arial" w:eastAsia="Arial" w:hAnsi="Arial" w:cs="Arial"/>
                <w:sz w:val="22"/>
                <w:szCs w:val="22"/>
              </w:rPr>
            </w:pPr>
          </w:p>
        </w:tc>
      </w:tr>
      <w:tr w:rsidR="00CA1C81" w:rsidRPr="00DA52DF" w14:paraId="0B514423" w14:textId="77777777" w:rsidTr="00D258D5">
        <w:trPr>
          <w:trHeight w:val="537"/>
        </w:trPr>
        <w:tc>
          <w:tcPr>
            <w:tcW w:w="10201" w:type="dxa"/>
            <w:tcBorders>
              <w:top w:val="dashed" w:sz="4" w:space="0" w:color="auto"/>
            </w:tcBorders>
          </w:tcPr>
          <w:p w14:paraId="4915C696" w14:textId="77777777" w:rsidR="00CA1C81" w:rsidRPr="00DA52DF" w:rsidRDefault="00CA1C81" w:rsidP="005C543E">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63704E51" w14:textId="77777777" w:rsidR="00CA1C81" w:rsidRPr="00DA52DF" w:rsidRDefault="00CA1C81" w:rsidP="005C543E">
            <w:pPr>
              <w:pStyle w:val="Normal1"/>
              <w:rPr>
                <w:rFonts w:ascii="Arial" w:eastAsia="Arial" w:hAnsi="Arial" w:cs="Arial"/>
                <w:bCs/>
                <w:sz w:val="22"/>
                <w:szCs w:val="22"/>
              </w:rPr>
            </w:pPr>
          </w:p>
          <w:p w14:paraId="667973DB" w14:textId="77777777" w:rsidR="0056387A" w:rsidRPr="00DA52DF" w:rsidRDefault="0056387A" w:rsidP="005C543E">
            <w:pPr>
              <w:pStyle w:val="Normal1"/>
              <w:rPr>
                <w:rFonts w:ascii="Arial" w:eastAsia="Arial" w:hAnsi="Arial" w:cs="Arial"/>
                <w:bCs/>
                <w:sz w:val="22"/>
                <w:szCs w:val="22"/>
              </w:rPr>
            </w:pPr>
          </w:p>
          <w:p w14:paraId="5C5E911E" w14:textId="77777777" w:rsidR="0056387A" w:rsidRPr="00DA52DF" w:rsidRDefault="0056387A" w:rsidP="005C543E">
            <w:pPr>
              <w:pStyle w:val="Normal1"/>
              <w:rPr>
                <w:rFonts w:ascii="Arial" w:eastAsia="Arial" w:hAnsi="Arial" w:cs="Arial"/>
                <w:bCs/>
                <w:sz w:val="22"/>
                <w:szCs w:val="22"/>
              </w:rPr>
            </w:pPr>
          </w:p>
          <w:p w14:paraId="32F20FB4" w14:textId="77777777" w:rsidR="0056387A" w:rsidRPr="00DA52DF" w:rsidRDefault="0056387A" w:rsidP="005C543E">
            <w:pPr>
              <w:pStyle w:val="Normal1"/>
              <w:rPr>
                <w:rFonts w:ascii="Arial" w:eastAsia="Arial" w:hAnsi="Arial" w:cs="Arial"/>
                <w:bCs/>
                <w:sz w:val="22"/>
                <w:szCs w:val="22"/>
              </w:rPr>
            </w:pPr>
          </w:p>
        </w:tc>
      </w:tr>
    </w:tbl>
    <w:tbl>
      <w:tblPr>
        <w:tblStyle w:val="TableGrid"/>
        <w:tblpPr w:leftFromText="180" w:rightFromText="180" w:vertAnchor="text" w:horzAnchor="margin" w:tblpY="189"/>
        <w:tblW w:w="0" w:type="auto"/>
        <w:tblLayout w:type="fixed"/>
        <w:tblLook w:val="04A0" w:firstRow="1" w:lastRow="0" w:firstColumn="1" w:lastColumn="0" w:noHBand="0" w:noVBand="1"/>
      </w:tblPr>
      <w:tblGrid>
        <w:gridCol w:w="10201"/>
      </w:tblGrid>
      <w:tr w:rsidR="0056387A" w:rsidRPr="00DA52DF" w14:paraId="36CFAB43" w14:textId="77777777" w:rsidTr="009E6B5F">
        <w:trPr>
          <w:trHeight w:val="416"/>
        </w:trPr>
        <w:tc>
          <w:tcPr>
            <w:tcW w:w="10201" w:type="dxa"/>
            <w:shd w:val="clear" w:color="auto" w:fill="361E54"/>
            <w:vAlign w:val="center"/>
          </w:tcPr>
          <w:p w14:paraId="47AF9ABA" w14:textId="77777777" w:rsidR="0056387A" w:rsidRPr="00DA52DF" w:rsidRDefault="0056387A" w:rsidP="009E6B5F">
            <w:pPr>
              <w:pStyle w:val="Normal1"/>
              <w:rPr>
                <w:rFonts w:ascii="Arial" w:eastAsia="Arial" w:hAnsi="Arial" w:cs="Arial"/>
                <w:b/>
                <w:bCs/>
                <w:sz w:val="22"/>
                <w:szCs w:val="22"/>
              </w:rPr>
            </w:pPr>
            <w:r w:rsidRPr="00DA52DF">
              <w:rPr>
                <w:rFonts w:ascii="Arial" w:eastAsia="Arial" w:hAnsi="Arial" w:cs="Arial"/>
                <w:b/>
                <w:bCs/>
                <w:color w:val="FFFFFF" w:themeColor="background1"/>
                <w:sz w:val="22"/>
                <w:szCs w:val="22"/>
              </w:rPr>
              <w:lastRenderedPageBreak/>
              <w:t>Technical Ability</w:t>
            </w:r>
          </w:p>
        </w:tc>
      </w:tr>
      <w:tr w:rsidR="0056387A" w:rsidRPr="00DA52DF" w14:paraId="79005E8D" w14:textId="77777777" w:rsidTr="00280285">
        <w:tc>
          <w:tcPr>
            <w:tcW w:w="10201" w:type="dxa"/>
            <w:tcBorders>
              <w:bottom w:val="dashed" w:sz="4" w:space="0" w:color="auto"/>
            </w:tcBorders>
            <w:shd w:val="clear" w:color="auto" w:fill="F2F2F2" w:themeFill="background1" w:themeFillShade="F2"/>
          </w:tcPr>
          <w:p w14:paraId="57E9ED13" w14:textId="77777777" w:rsidR="0056387A" w:rsidRPr="00DA52DF" w:rsidRDefault="0056387A" w:rsidP="0056387A">
            <w:pPr>
              <w:pStyle w:val="Normal1"/>
              <w:numPr>
                <w:ilvl w:val="0"/>
                <w:numId w:val="11"/>
              </w:numPr>
              <w:rPr>
                <w:rFonts w:ascii="Arial" w:eastAsia="Arial" w:hAnsi="Arial" w:cs="Arial"/>
                <w:sz w:val="22"/>
                <w:szCs w:val="22"/>
              </w:rPr>
            </w:pPr>
            <w:r w:rsidRPr="00DA52DF">
              <w:rPr>
                <w:rFonts w:ascii="Arial" w:eastAsia="Arial" w:hAnsi="Arial" w:cs="Arial"/>
                <w:sz w:val="22"/>
                <w:szCs w:val="22"/>
              </w:rPr>
              <w:t>Relevant experience and contract examples</w:t>
            </w:r>
          </w:p>
          <w:p w14:paraId="4438D389" w14:textId="77777777" w:rsidR="0056387A" w:rsidRPr="00DA52DF" w:rsidRDefault="0056387A" w:rsidP="0056387A">
            <w:pPr>
              <w:pStyle w:val="Normal1"/>
              <w:rPr>
                <w:rFonts w:ascii="Arial" w:eastAsia="Arial" w:hAnsi="Arial" w:cs="Arial"/>
                <w:b/>
                <w:bCs/>
                <w:sz w:val="22"/>
                <w:szCs w:val="22"/>
              </w:rPr>
            </w:pPr>
          </w:p>
          <w:p w14:paraId="5317FC3F" w14:textId="77777777" w:rsidR="0056387A" w:rsidRPr="00DA52DF" w:rsidRDefault="0056387A" w:rsidP="00476310">
            <w:pPr>
              <w:pStyle w:val="Normal1"/>
              <w:ind w:left="720"/>
              <w:rPr>
                <w:rFonts w:ascii="Arial" w:eastAsia="Arial" w:hAnsi="Arial" w:cs="Arial"/>
                <w:iCs/>
                <w:sz w:val="22"/>
                <w:szCs w:val="22"/>
              </w:rPr>
            </w:pPr>
            <w:r w:rsidRPr="00DA52DF">
              <w:rPr>
                <w:rFonts w:ascii="Arial" w:eastAsia="Arial" w:hAnsi="Arial" w:cs="Arial"/>
                <w:sz w:val="22"/>
                <w:szCs w:val="22"/>
              </w:rPr>
              <w:t xml:space="preserve">Please provide details of up to three contracts to meet conditions of participation relating to technical ability set out in the relevant notice or procurement documents, in any combination from either the public or private sectors (which </w:t>
            </w:r>
            <w:r w:rsidRPr="00DA52DF">
              <w:rPr>
                <w:rFonts w:ascii="Arial" w:eastAsia="Arial" w:hAnsi="Arial" w:cs="Arial"/>
                <w:iCs/>
                <w:sz w:val="22"/>
                <w:szCs w:val="22"/>
              </w:rPr>
              <w:t xml:space="preserve">may include samples of grant-funded work). </w:t>
            </w:r>
          </w:p>
          <w:p w14:paraId="5A34CFAE" w14:textId="77777777" w:rsidR="0056387A" w:rsidRPr="00DA52DF" w:rsidRDefault="0056387A" w:rsidP="00476310">
            <w:pPr>
              <w:pStyle w:val="Normal1"/>
              <w:ind w:left="720"/>
              <w:rPr>
                <w:rFonts w:ascii="Arial" w:eastAsia="Arial" w:hAnsi="Arial" w:cs="Arial"/>
                <w:iCs/>
                <w:sz w:val="22"/>
                <w:szCs w:val="22"/>
              </w:rPr>
            </w:pPr>
            <w:r w:rsidRPr="00DA52DF">
              <w:rPr>
                <w:rFonts w:ascii="Arial" w:eastAsia="Arial" w:hAnsi="Arial" w:cs="Arial"/>
                <w:iCs/>
                <w:sz w:val="22"/>
                <w:szCs w:val="22"/>
              </w:rPr>
              <w:t>Where this procurement is for goods or services, the examples must be from the past three years.</w:t>
            </w:r>
          </w:p>
          <w:p w14:paraId="37103B66" w14:textId="77777777" w:rsidR="0056387A" w:rsidRPr="00DA52DF" w:rsidRDefault="0056387A" w:rsidP="00476310">
            <w:pPr>
              <w:pStyle w:val="Normal1"/>
              <w:ind w:left="720"/>
              <w:rPr>
                <w:rFonts w:ascii="Arial" w:eastAsia="Arial" w:hAnsi="Arial" w:cs="Arial"/>
                <w:iCs/>
                <w:sz w:val="22"/>
                <w:szCs w:val="22"/>
              </w:rPr>
            </w:pPr>
          </w:p>
          <w:p w14:paraId="04C39532" w14:textId="77777777" w:rsidR="0056387A" w:rsidRPr="00DA52DF" w:rsidRDefault="0056387A" w:rsidP="00476310">
            <w:pPr>
              <w:pStyle w:val="Normal1"/>
              <w:ind w:left="720"/>
              <w:rPr>
                <w:rFonts w:ascii="Arial" w:eastAsia="Arial" w:hAnsi="Arial" w:cs="Arial"/>
                <w:sz w:val="22"/>
                <w:szCs w:val="22"/>
              </w:rPr>
            </w:pPr>
            <w:r w:rsidRPr="00DA52DF">
              <w:rPr>
                <w:rFonts w:ascii="Arial" w:eastAsia="Arial" w:hAnsi="Arial" w:cs="Arial"/>
                <w:sz w:val="22"/>
                <w:szCs w:val="22"/>
              </w:rPr>
              <w:t>The named contact provided should be able to provide written evidence to confirm the accuracy of the information provided.</w:t>
            </w:r>
          </w:p>
          <w:p w14:paraId="5E3F4A2C" w14:textId="77777777" w:rsidR="0056387A" w:rsidRPr="00DA52DF" w:rsidRDefault="0056387A" w:rsidP="00476310">
            <w:pPr>
              <w:pStyle w:val="Normal1"/>
              <w:ind w:left="720"/>
              <w:rPr>
                <w:rFonts w:ascii="Arial" w:eastAsia="Arial" w:hAnsi="Arial" w:cs="Arial"/>
                <w:sz w:val="22"/>
                <w:szCs w:val="22"/>
              </w:rPr>
            </w:pPr>
          </w:p>
          <w:p w14:paraId="3D0D5DDD" w14:textId="77777777" w:rsidR="0056387A" w:rsidRPr="00DA52DF" w:rsidRDefault="0056387A" w:rsidP="00476310">
            <w:pPr>
              <w:pStyle w:val="Normal1"/>
              <w:ind w:left="720"/>
              <w:rPr>
                <w:rFonts w:ascii="Arial" w:eastAsia="Arial" w:hAnsi="Arial" w:cs="Arial"/>
                <w:sz w:val="22"/>
                <w:szCs w:val="22"/>
              </w:rPr>
            </w:pPr>
            <w:r w:rsidRPr="00DA52DF">
              <w:rPr>
                <w:rFonts w:ascii="Arial" w:eastAsia="Arial" w:hAnsi="Arial" w:cs="Arial"/>
                <w:sz w:val="22"/>
                <w:szCs w:val="22"/>
              </w:rPr>
              <w:t xml:space="preserve">For consortium bids, or where you have indicated that you are relying on an associated person to meet the technical ability, you should provide relevant examples of where the associated person has delivered similar requirements. If this is not possible (e.g. the consortium is newly </w:t>
            </w:r>
            <w:proofErr w:type="gramStart"/>
            <w:r w:rsidRPr="00DA52DF">
              <w:rPr>
                <w:rFonts w:ascii="Arial" w:eastAsia="Arial" w:hAnsi="Arial" w:cs="Arial"/>
                <w:sz w:val="22"/>
                <w:szCs w:val="22"/>
              </w:rPr>
              <w:t>formed</w:t>
            </w:r>
            <w:proofErr w:type="gramEnd"/>
            <w:r w:rsidRPr="00DA52DF">
              <w:rPr>
                <w:rFonts w:ascii="Arial" w:eastAsia="Arial" w:hAnsi="Arial" w:cs="Arial"/>
                <w:sz w:val="22"/>
                <w:szCs w:val="22"/>
              </w:rPr>
              <w:t xml:space="preserve">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p w14:paraId="44D6C5FF" w14:textId="77777777" w:rsidR="0056387A" w:rsidRPr="00DA52DF" w:rsidRDefault="0056387A" w:rsidP="00476310">
            <w:pPr>
              <w:pStyle w:val="Normal1"/>
              <w:ind w:left="720"/>
              <w:rPr>
                <w:rFonts w:ascii="Arial" w:eastAsia="Arial" w:hAnsi="Arial" w:cs="Arial"/>
                <w:sz w:val="22"/>
                <w:szCs w:val="22"/>
              </w:rPr>
            </w:pPr>
          </w:p>
          <w:p w14:paraId="7E7691E3" w14:textId="77777777" w:rsidR="0056387A" w:rsidRPr="00DA52DF" w:rsidRDefault="0056387A" w:rsidP="00476310">
            <w:pPr>
              <w:pStyle w:val="Normal1"/>
              <w:ind w:left="720"/>
              <w:rPr>
                <w:rFonts w:ascii="Arial" w:eastAsia="Arial" w:hAnsi="Arial" w:cs="Arial"/>
                <w:iCs/>
                <w:sz w:val="22"/>
                <w:szCs w:val="22"/>
              </w:rPr>
            </w:pPr>
            <w:r w:rsidRPr="00DA52DF">
              <w:rPr>
                <w:rFonts w:ascii="Arial" w:eastAsia="Arial" w:hAnsi="Arial" w:cs="Arial"/>
                <w:iCs/>
                <w:sz w:val="22"/>
                <w:szCs w:val="22"/>
              </w:rPr>
              <w:t>If you cannot provide at least one example of previous contracts, please provide an explanation for this and how you meet the conditions of participation relating to technical ability.</w:t>
            </w:r>
          </w:p>
          <w:p w14:paraId="25C7B1E5" w14:textId="77777777" w:rsidR="0056387A" w:rsidRPr="00DA52DF" w:rsidRDefault="0056387A" w:rsidP="0056387A">
            <w:pPr>
              <w:pStyle w:val="Normal1"/>
              <w:rPr>
                <w:rFonts w:ascii="Arial" w:eastAsia="Arial" w:hAnsi="Arial" w:cs="Arial"/>
                <w:sz w:val="22"/>
                <w:szCs w:val="22"/>
              </w:rPr>
            </w:pPr>
          </w:p>
        </w:tc>
      </w:tr>
      <w:tr w:rsidR="0056387A" w:rsidRPr="00DA52DF" w14:paraId="013B756D" w14:textId="77777777" w:rsidTr="0056387A">
        <w:tc>
          <w:tcPr>
            <w:tcW w:w="10201" w:type="dxa"/>
            <w:tcBorders>
              <w:top w:val="dashed" w:sz="4" w:space="0" w:color="auto"/>
            </w:tcBorders>
          </w:tcPr>
          <w:p w14:paraId="1E38488D" w14:textId="77777777" w:rsidR="0056387A" w:rsidRPr="00DA52DF" w:rsidRDefault="0056387A" w:rsidP="0056387A">
            <w:pPr>
              <w:pStyle w:val="Normal1"/>
              <w:rPr>
                <w:rFonts w:ascii="Arial" w:eastAsia="Arial" w:hAnsi="Arial" w:cs="Arial"/>
                <w:bCs/>
                <w:sz w:val="22"/>
                <w:szCs w:val="22"/>
              </w:rPr>
            </w:pPr>
            <w:r w:rsidRPr="00DA52DF">
              <w:rPr>
                <w:rFonts w:ascii="Arial" w:eastAsia="Arial" w:hAnsi="Arial" w:cs="Arial"/>
                <w:bCs/>
                <w:iCs/>
                <w:sz w:val="22"/>
                <w:szCs w:val="22"/>
              </w:rPr>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p w14:paraId="7044107A" w14:textId="77777777" w:rsidR="0056387A" w:rsidRPr="00DA52DF" w:rsidRDefault="0056387A" w:rsidP="0056387A">
            <w:pPr>
              <w:pStyle w:val="Normal1"/>
              <w:rPr>
                <w:rFonts w:ascii="Arial" w:eastAsia="Arial" w:hAnsi="Arial" w:cs="Arial"/>
                <w:bCs/>
                <w:sz w:val="22"/>
                <w:szCs w:val="22"/>
              </w:rPr>
            </w:pPr>
          </w:p>
          <w:p w14:paraId="7E390E8E" w14:textId="77777777" w:rsidR="0056387A" w:rsidRPr="00DA52DF" w:rsidRDefault="0056387A" w:rsidP="0056387A">
            <w:pPr>
              <w:pStyle w:val="Normal1"/>
              <w:rPr>
                <w:rFonts w:ascii="Arial" w:eastAsia="Arial" w:hAnsi="Arial" w:cs="Arial"/>
                <w:sz w:val="22"/>
                <w:szCs w:val="22"/>
              </w:rPr>
            </w:pPr>
          </w:p>
          <w:p w14:paraId="6DF04FB3" w14:textId="77777777" w:rsidR="0056387A" w:rsidRPr="00DA52DF" w:rsidRDefault="0056387A" w:rsidP="0056387A">
            <w:pPr>
              <w:pStyle w:val="Normal1"/>
              <w:rPr>
                <w:rFonts w:ascii="Arial" w:eastAsia="Arial" w:hAnsi="Arial" w:cs="Arial"/>
                <w:sz w:val="22"/>
                <w:szCs w:val="22"/>
              </w:rPr>
            </w:pPr>
          </w:p>
          <w:p w14:paraId="372E7872" w14:textId="77777777" w:rsidR="0056387A" w:rsidRPr="00DA52DF" w:rsidRDefault="0056387A" w:rsidP="0056387A">
            <w:pPr>
              <w:pStyle w:val="Normal1"/>
              <w:rPr>
                <w:rFonts w:ascii="Arial" w:eastAsia="Arial" w:hAnsi="Arial" w:cs="Arial"/>
                <w:sz w:val="22"/>
                <w:szCs w:val="22"/>
              </w:rPr>
            </w:pPr>
          </w:p>
          <w:p w14:paraId="0CCF6EFB" w14:textId="77777777" w:rsidR="0056387A" w:rsidRPr="00DA52DF" w:rsidRDefault="0056387A" w:rsidP="0056387A">
            <w:pPr>
              <w:pStyle w:val="Normal1"/>
              <w:rPr>
                <w:rFonts w:ascii="Arial" w:eastAsia="Arial" w:hAnsi="Arial" w:cs="Arial"/>
                <w:sz w:val="22"/>
                <w:szCs w:val="22"/>
              </w:rPr>
            </w:pPr>
          </w:p>
          <w:p w14:paraId="0CE14431" w14:textId="77777777" w:rsidR="0056387A" w:rsidRPr="00DA52DF" w:rsidRDefault="0056387A" w:rsidP="0056387A">
            <w:pPr>
              <w:pStyle w:val="Normal1"/>
              <w:rPr>
                <w:rFonts w:ascii="Arial" w:eastAsia="Arial" w:hAnsi="Arial" w:cs="Arial"/>
                <w:sz w:val="22"/>
                <w:szCs w:val="22"/>
              </w:rPr>
            </w:pPr>
          </w:p>
          <w:p w14:paraId="3901B756" w14:textId="77777777" w:rsidR="0056387A" w:rsidRPr="00DA52DF" w:rsidRDefault="0056387A" w:rsidP="0056387A">
            <w:pPr>
              <w:pStyle w:val="Normal1"/>
              <w:rPr>
                <w:rFonts w:ascii="Arial" w:eastAsia="Arial" w:hAnsi="Arial" w:cs="Arial"/>
                <w:sz w:val="22"/>
                <w:szCs w:val="22"/>
              </w:rPr>
            </w:pPr>
          </w:p>
          <w:p w14:paraId="11E3262D" w14:textId="77777777" w:rsidR="0056387A" w:rsidRPr="00DA52DF" w:rsidRDefault="0056387A" w:rsidP="0056387A">
            <w:pPr>
              <w:pStyle w:val="Normal1"/>
              <w:rPr>
                <w:rFonts w:ascii="Arial" w:eastAsia="Arial" w:hAnsi="Arial" w:cs="Arial"/>
                <w:sz w:val="22"/>
                <w:szCs w:val="22"/>
              </w:rPr>
            </w:pPr>
          </w:p>
          <w:p w14:paraId="523C4E35" w14:textId="77777777" w:rsidR="0056387A" w:rsidRPr="00DA52DF" w:rsidRDefault="0056387A" w:rsidP="0056387A">
            <w:pPr>
              <w:pStyle w:val="Normal1"/>
              <w:rPr>
                <w:rFonts w:ascii="Arial" w:eastAsia="Arial" w:hAnsi="Arial" w:cs="Arial"/>
                <w:sz w:val="22"/>
                <w:szCs w:val="22"/>
              </w:rPr>
            </w:pPr>
          </w:p>
          <w:p w14:paraId="6E913A7E" w14:textId="77777777" w:rsidR="0056387A" w:rsidRPr="00DA52DF" w:rsidRDefault="0056387A" w:rsidP="0056387A">
            <w:pPr>
              <w:pStyle w:val="Normal1"/>
              <w:rPr>
                <w:rFonts w:ascii="Arial" w:eastAsia="Arial" w:hAnsi="Arial" w:cs="Arial"/>
                <w:sz w:val="22"/>
                <w:szCs w:val="22"/>
              </w:rPr>
            </w:pPr>
          </w:p>
          <w:p w14:paraId="547DDB8C" w14:textId="77777777" w:rsidR="0056387A" w:rsidRPr="00DA52DF" w:rsidRDefault="0056387A" w:rsidP="0056387A">
            <w:pPr>
              <w:pStyle w:val="Normal1"/>
              <w:rPr>
                <w:rFonts w:ascii="Arial" w:eastAsia="Arial" w:hAnsi="Arial" w:cs="Arial"/>
                <w:sz w:val="22"/>
                <w:szCs w:val="22"/>
              </w:rPr>
            </w:pPr>
          </w:p>
          <w:p w14:paraId="7B5C79B9" w14:textId="77777777" w:rsidR="0056387A" w:rsidRPr="00DA52DF" w:rsidRDefault="0056387A" w:rsidP="0056387A">
            <w:pPr>
              <w:pStyle w:val="Normal1"/>
              <w:rPr>
                <w:rFonts w:ascii="Arial" w:eastAsia="Arial" w:hAnsi="Arial" w:cs="Arial"/>
                <w:sz w:val="22"/>
                <w:szCs w:val="22"/>
              </w:rPr>
            </w:pPr>
          </w:p>
          <w:p w14:paraId="25B6B5AE" w14:textId="77777777" w:rsidR="0056387A" w:rsidRPr="00DA52DF" w:rsidRDefault="0056387A" w:rsidP="0056387A">
            <w:pPr>
              <w:pStyle w:val="Normal1"/>
              <w:rPr>
                <w:rFonts w:ascii="Arial" w:eastAsia="Arial" w:hAnsi="Arial" w:cs="Arial"/>
                <w:sz w:val="22"/>
                <w:szCs w:val="22"/>
              </w:rPr>
            </w:pPr>
          </w:p>
          <w:p w14:paraId="6D649745" w14:textId="77777777" w:rsidR="0056387A" w:rsidRPr="00DA52DF" w:rsidRDefault="0056387A" w:rsidP="0056387A">
            <w:pPr>
              <w:pStyle w:val="Normal1"/>
              <w:rPr>
                <w:rFonts w:ascii="Arial" w:eastAsia="Arial" w:hAnsi="Arial" w:cs="Arial"/>
                <w:sz w:val="22"/>
                <w:szCs w:val="22"/>
              </w:rPr>
            </w:pPr>
          </w:p>
          <w:p w14:paraId="470C21B6" w14:textId="77777777" w:rsidR="0056387A" w:rsidRPr="00DA52DF" w:rsidRDefault="0056387A" w:rsidP="0056387A">
            <w:pPr>
              <w:pStyle w:val="Normal1"/>
              <w:rPr>
                <w:rFonts w:ascii="Arial" w:eastAsia="Arial" w:hAnsi="Arial" w:cs="Arial"/>
                <w:sz w:val="22"/>
                <w:szCs w:val="22"/>
              </w:rPr>
            </w:pPr>
          </w:p>
          <w:p w14:paraId="37760F78" w14:textId="77777777" w:rsidR="0056387A" w:rsidRPr="00DA52DF" w:rsidRDefault="0056387A" w:rsidP="0056387A">
            <w:pPr>
              <w:pStyle w:val="Normal1"/>
              <w:rPr>
                <w:rFonts w:ascii="Arial" w:eastAsia="Arial" w:hAnsi="Arial" w:cs="Arial"/>
                <w:sz w:val="22"/>
                <w:szCs w:val="22"/>
              </w:rPr>
            </w:pPr>
          </w:p>
          <w:p w14:paraId="473C4BF4" w14:textId="77777777" w:rsidR="0056387A" w:rsidRPr="00DA52DF" w:rsidRDefault="0056387A" w:rsidP="0056387A">
            <w:pPr>
              <w:pStyle w:val="Normal1"/>
              <w:rPr>
                <w:rFonts w:ascii="Arial" w:eastAsia="Arial" w:hAnsi="Arial" w:cs="Arial"/>
                <w:sz w:val="22"/>
                <w:szCs w:val="22"/>
              </w:rPr>
            </w:pPr>
          </w:p>
          <w:p w14:paraId="6F3AB5EA" w14:textId="77777777" w:rsidR="0056387A" w:rsidRPr="00DA52DF" w:rsidRDefault="0056387A" w:rsidP="0056387A">
            <w:pPr>
              <w:pStyle w:val="Normal1"/>
              <w:rPr>
                <w:rFonts w:ascii="Arial" w:eastAsia="Arial" w:hAnsi="Arial" w:cs="Arial"/>
                <w:sz w:val="22"/>
                <w:szCs w:val="22"/>
              </w:rPr>
            </w:pPr>
          </w:p>
          <w:p w14:paraId="3A61CFE3" w14:textId="77777777" w:rsidR="0056387A" w:rsidRPr="00DA52DF" w:rsidRDefault="0056387A" w:rsidP="0056387A">
            <w:pPr>
              <w:pStyle w:val="Normal1"/>
              <w:rPr>
                <w:rFonts w:ascii="Arial" w:eastAsia="Arial" w:hAnsi="Arial" w:cs="Arial"/>
                <w:sz w:val="22"/>
                <w:szCs w:val="22"/>
              </w:rPr>
            </w:pPr>
          </w:p>
          <w:p w14:paraId="5571174C" w14:textId="77777777" w:rsidR="0056387A" w:rsidRPr="00DA52DF" w:rsidRDefault="0056387A" w:rsidP="0056387A">
            <w:pPr>
              <w:pStyle w:val="Normal1"/>
              <w:rPr>
                <w:rFonts w:ascii="Arial" w:eastAsia="Arial" w:hAnsi="Arial" w:cs="Arial"/>
                <w:sz w:val="22"/>
                <w:szCs w:val="22"/>
              </w:rPr>
            </w:pPr>
          </w:p>
          <w:p w14:paraId="6E97A4A9" w14:textId="77777777" w:rsidR="0056387A" w:rsidRPr="00DA52DF" w:rsidRDefault="0056387A" w:rsidP="0056387A">
            <w:pPr>
              <w:pStyle w:val="Normal1"/>
              <w:rPr>
                <w:rFonts w:ascii="Arial" w:eastAsia="Arial" w:hAnsi="Arial" w:cs="Arial"/>
                <w:sz w:val="22"/>
                <w:szCs w:val="22"/>
              </w:rPr>
            </w:pPr>
          </w:p>
          <w:p w14:paraId="4A94D05E" w14:textId="77777777" w:rsidR="0056387A" w:rsidRPr="00DA52DF" w:rsidRDefault="0056387A" w:rsidP="0056387A">
            <w:pPr>
              <w:pStyle w:val="Normal1"/>
              <w:rPr>
                <w:rFonts w:ascii="Arial" w:eastAsia="Arial" w:hAnsi="Arial" w:cs="Arial"/>
                <w:sz w:val="22"/>
                <w:szCs w:val="22"/>
              </w:rPr>
            </w:pPr>
          </w:p>
          <w:p w14:paraId="4A0A926B" w14:textId="77777777" w:rsidR="0056387A" w:rsidRPr="00DA52DF" w:rsidRDefault="0056387A" w:rsidP="0056387A">
            <w:pPr>
              <w:pStyle w:val="Normal1"/>
              <w:rPr>
                <w:rFonts w:ascii="Arial" w:eastAsia="Arial" w:hAnsi="Arial" w:cs="Arial"/>
                <w:sz w:val="22"/>
                <w:szCs w:val="22"/>
              </w:rPr>
            </w:pPr>
          </w:p>
          <w:p w14:paraId="129FFEC5" w14:textId="77777777" w:rsidR="0056387A" w:rsidRPr="00DA52DF" w:rsidRDefault="0056387A" w:rsidP="0056387A">
            <w:pPr>
              <w:pStyle w:val="Normal1"/>
              <w:rPr>
                <w:rFonts w:ascii="Arial" w:eastAsia="Arial" w:hAnsi="Arial" w:cs="Arial"/>
                <w:sz w:val="22"/>
                <w:szCs w:val="22"/>
              </w:rPr>
            </w:pPr>
          </w:p>
          <w:p w14:paraId="1EFD94A0" w14:textId="77777777" w:rsidR="0056387A" w:rsidRPr="00DA52DF" w:rsidRDefault="0056387A" w:rsidP="0056387A">
            <w:pPr>
              <w:pStyle w:val="Normal1"/>
              <w:rPr>
                <w:rFonts w:ascii="Arial" w:eastAsia="Arial" w:hAnsi="Arial" w:cs="Arial"/>
                <w:sz w:val="22"/>
                <w:szCs w:val="22"/>
              </w:rPr>
            </w:pPr>
          </w:p>
        </w:tc>
      </w:tr>
    </w:tbl>
    <w:p w14:paraId="61148C05" w14:textId="77777777" w:rsidR="0056387A" w:rsidRPr="00DA52DF" w:rsidRDefault="0056387A">
      <w:pPr>
        <w:rPr>
          <w:sz w:val="22"/>
          <w:szCs w:val="22"/>
        </w:rPr>
      </w:pPr>
    </w:p>
    <w:p w14:paraId="6C4C8936" w14:textId="77777777" w:rsidR="003B0322" w:rsidRPr="00DA52DF" w:rsidRDefault="003B0322" w:rsidP="0058017B">
      <w:pPr>
        <w:pStyle w:val="Normal1"/>
        <w:rPr>
          <w:rFonts w:ascii="Arial" w:eastAsia="Arial" w:hAnsi="Arial" w:cs="Arial"/>
          <w:sz w:val="22"/>
          <w:szCs w:val="22"/>
        </w:rPr>
      </w:pPr>
    </w:p>
    <w:tbl>
      <w:tblPr>
        <w:tblStyle w:val="TableGrid"/>
        <w:tblW w:w="0" w:type="auto"/>
        <w:tblLook w:val="04A0" w:firstRow="1" w:lastRow="0" w:firstColumn="1" w:lastColumn="0" w:noHBand="0" w:noVBand="1"/>
      </w:tblPr>
      <w:tblGrid>
        <w:gridCol w:w="2614"/>
        <w:gridCol w:w="2614"/>
        <w:gridCol w:w="2614"/>
        <w:gridCol w:w="2614"/>
      </w:tblGrid>
      <w:tr w:rsidR="00264E87" w:rsidRPr="00DA52DF" w14:paraId="2D1F2F93" w14:textId="77777777" w:rsidTr="001F6FED">
        <w:trPr>
          <w:trHeight w:val="281"/>
        </w:trPr>
        <w:tc>
          <w:tcPr>
            <w:tcW w:w="2614" w:type="dxa"/>
            <w:shd w:val="clear" w:color="auto" w:fill="F2F2F2" w:themeFill="background1" w:themeFillShade="F2"/>
          </w:tcPr>
          <w:p w14:paraId="4F38C96A" w14:textId="77777777" w:rsidR="00264E87" w:rsidRPr="00DA52DF" w:rsidRDefault="00264E87" w:rsidP="007F1F59">
            <w:pPr>
              <w:pStyle w:val="Normal1"/>
              <w:rPr>
                <w:rFonts w:ascii="Arial" w:eastAsia="Arial" w:hAnsi="Arial" w:cs="Arial"/>
                <w:sz w:val="22"/>
                <w:szCs w:val="22"/>
              </w:rPr>
            </w:pPr>
          </w:p>
        </w:tc>
        <w:tc>
          <w:tcPr>
            <w:tcW w:w="2614" w:type="dxa"/>
            <w:shd w:val="clear" w:color="auto" w:fill="F2F2F2" w:themeFill="background1" w:themeFillShade="F2"/>
            <w:vAlign w:val="center"/>
          </w:tcPr>
          <w:p w14:paraId="5093B775" w14:textId="77777777" w:rsidR="00264E87" w:rsidRPr="00DA52DF" w:rsidRDefault="00264E87" w:rsidP="004B5F65">
            <w:pPr>
              <w:pStyle w:val="Normal1"/>
              <w:jc w:val="center"/>
              <w:rPr>
                <w:rFonts w:ascii="Arial" w:eastAsia="Arial" w:hAnsi="Arial" w:cs="Arial"/>
                <w:sz w:val="22"/>
                <w:szCs w:val="22"/>
              </w:rPr>
            </w:pPr>
            <w:r w:rsidRPr="00DA52DF">
              <w:rPr>
                <w:rFonts w:ascii="Arial" w:eastAsia="Arial" w:hAnsi="Arial" w:cs="Arial"/>
                <w:sz w:val="22"/>
                <w:szCs w:val="22"/>
              </w:rPr>
              <w:t>Contract 1</w:t>
            </w:r>
          </w:p>
        </w:tc>
        <w:tc>
          <w:tcPr>
            <w:tcW w:w="2614" w:type="dxa"/>
            <w:shd w:val="clear" w:color="auto" w:fill="F2F2F2" w:themeFill="background1" w:themeFillShade="F2"/>
            <w:vAlign w:val="center"/>
          </w:tcPr>
          <w:p w14:paraId="4DF1D613" w14:textId="77777777" w:rsidR="00264E87" w:rsidRPr="00DA52DF" w:rsidRDefault="00264E87" w:rsidP="004B5F65">
            <w:pPr>
              <w:pStyle w:val="Normal1"/>
              <w:jc w:val="center"/>
              <w:rPr>
                <w:rFonts w:ascii="Arial" w:eastAsia="Arial" w:hAnsi="Arial" w:cs="Arial"/>
                <w:sz w:val="22"/>
                <w:szCs w:val="22"/>
              </w:rPr>
            </w:pPr>
            <w:r w:rsidRPr="00DA52DF">
              <w:rPr>
                <w:rFonts w:ascii="Arial" w:eastAsia="Arial" w:hAnsi="Arial" w:cs="Arial"/>
                <w:sz w:val="22"/>
                <w:szCs w:val="22"/>
              </w:rPr>
              <w:t>Contract 2</w:t>
            </w:r>
          </w:p>
        </w:tc>
        <w:tc>
          <w:tcPr>
            <w:tcW w:w="2614" w:type="dxa"/>
            <w:shd w:val="clear" w:color="auto" w:fill="F2F2F2" w:themeFill="background1" w:themeFillShade="F2"/>
            <w:vAlign w:val="center"/>
          </w:tcPr>
          <w:p w14:paraId="51AE772F" w14:textId="77777777" w:rsidR="00264E87" w:rsidRPr="00DA52DF" w:rsidRDefault="00264E87" w:rsidP="004B5F65">
            <w:pPr>
              <w:pStyle w:val="Normal1"/>
              <w:jc w:val="center"/>
              <w:rPr>
                <w:rFonts w:ascii="Arial" w:eastAsia="Arial" w:hAnsi="Arial" w:cs="Arial"/>
                <w:sz w:val="22"/>
                <w:szCs w:val="22"/>
              </w:rPr>
            </w:pPr>
            <w:r w:rsidRPr="00DA52DF">
              <w:rPr>
                <w:rFonts w:ascii="Arial" w:eastAsia="Arial" w:hAnsi="Arial" w:cs="Arial"/>
                <w:sz w:val="22"/>
                <w:szCs w:val="22"/>
              </w:rPr>
              <w:t>Contract 3</w:t>
            </w:r>
          </w:p>
        </w:tc>
      </w:tr>
      <w:tr w:rsidR="00264E87" w:rsidRPr="00DA52DF" w14:paraId="238E2A19" w14:textId="77777777" w:rsidTr="00BF0997">
        <w:tc>
          <w:tcPr>
            <w:tcW w:w="2614" w:type="dxa"/>
            <w:shd w:val="clear" w:color="auto" w:fill="F2F2F2" w:themeFill="background1" w:themeFillShade="F2"/>
          </w:tcPr>
          <w:p w14:paraId="2070EAA7" w14:textId="77777777" w:rsidR="004654E7" w:rsidRPr="00DA52DF" w:rsidRDefault="004654E7" w:rsidP="004654E7">
            <w:pPr>
              <w:pStyle w:val="Normal1"/>
              <w:rPr>
                <w:rFonts w:ascii="Arial" w:eastAsia="Arial" w:hAnsi="Arial" w:cs="Arial"/>
                <w:bCs/>
                <w:sz w:val="22"/>
                <w:szCs w:val="22"/>
              </w:rPr>
            </w:pPr>
            <w:r w:rsidRPr="00DA52DF">
              <w:rPr>
                <w:rFonts w:ascii="Arial" w:eastAsia="Arial" w:hAnsi="Arial" w:cs="Arial"/>
                <w:bCs/>
                <w:sz w:val="22"/>
                <w:szCs w:val="22"/>
              </w:rPr>
              <w:t>Name of customer</w:t>
            </w:r>
          </w:p>
          <w:p w14:paraId="26E6D0C0" w14:textId="77777777" w:rsidR="004654E7" w:rsidRPr="00DA52DF" w:rsidRDefault="004654E7" w:rsidP="004654E7">
            <w:pPr>
              <w:pStyle w:val="Normal1"/>
              <w:rPr>
                <w:rFonts w:ascii="Arial" w:eastAsia="Arial" w:hAnsi="Arial" w:cs="Arial"/>
                <w:bCs/>
                <w:sz w:val="22"/>
                <w:szCs w:val="22"/>
              </w:rPr>
            </w:pPr>
            <w:r w:rsidRPr="00DA52DF">
              <w:rPr>
                <w:rFonts w:ascii="Arial" w:eastAsia="Arial" w:hAnsi="Arial" w:cs="Arial"/>
                <w:bCs/>
                <w:sz w:val="22"/>
                <w:szCs w:val="22"/>
              </w:rPr>
              <w:t>organisation who</w:t>
            </w:r>
          </w:p>
          <w:p w14:paraId="7FE3258C" w14:textId="77777777" w:rsidR="00264E87" w:rsidRPr="00DA52DF" w:rsidRDefault="004654E7" w:rsidP="004654E7">
            <w:pPr>
              <w:pStyle w:val="Normal1"/>
              <w:rPr>
                <w:rFonts w:ascii="Arial" w:eastAsia="Arial" w:hAnsi="Arial" w:cs="Arial"/>
                <w:bCs/>
                <w:sz w:val="22"/>
                <w:szCs w:val="22"/>
              </w:rPr>
            </w:pPr>
            <w:r w:rsidRPr="00DA52DF">
              <w:rPr>
                <w:rFonts w:ascii="Arial" w:eastAsia="Arial" w:hAnsi="Arial" w:cs="Arial"/>
                <w:bCs/>
                <w:sz w:val="22"/>
                <w:szCs w:val="22"/>
              </w:rPr>
              <w:t>signed the contract</w:t>
            </w:r>
          </w:p>
        </w:tc>
        <w:tc>
          <w:tcPr>
            <w:tcW w:w="2614" w:type="dxa"/>
          </w:tcPr>
          <w:p w14:paraId="482456DB" w14:textId="77777777" w:rsidR="00264E87" w:rsidRPr="00DA52DF" w:rsidRDefault="00264E87" w:rsidP="007F1F59">
            <w:pPr>
              <w:pStyle w:val="Normal1"/>
              <w:rPr>
                <w:rFonts w:ascii="Arial" w:eastAsia="Arial" w:hAnsi="Arial" w:cs="Arial"/>
                <w:sz w:val="22"/>
                <w:szCs w:val="22"/>
              </w:rPr>
            </w:pPr>
          </w:p>
          <w:p w14:paraId="3524F816" w14:textId="77777777" w:rsidR="00662761" w:rsidRPr="00DA52DF" w:rsidRDefault="00662761" w:rsidP="007F1F59">
            <w:pPr>
              <w:pStyle w:val="Normal1"/>
              <w:rPr>
                <w:rFonts w:ascii="Arial" w:eastAsia="Arial" w:hAnsi="Arial" w:cs="Arial"/>
                <w:sz w:val="22"/>
                <w:szCs w:val="22"/>
              </w:rPr>
            </w:pPr>
          </w:p>
          <w:p w14:paraId="664E2660" w14:textId="77777777" w:rsidR="00662761" w:rsidRPr="00DA52DF" w:rsidRDefault="00662761" w:rsidP="007F1F59">
            <w:pPr>
              <w:pStyle w:val="Normal1"/>
              <w:rPr>
                <w:rFonts w:ascii="Arial" w:eastAsia="Arial" w:hAnsi="Arial" w:cs="Arial"/>
                <w:sz w:val="22"/>
                <w:szCs w:val="22"/>
              </w:rPr>
            </w:pPr>
          </w:p>
          <w:p w14:paraId="5F232E87" w14:textId="77777777" w:rsidR="00662761" w:rsidRPr="00DA52DF" w:rsidRDefault="00662761" w:rsidP="007F1F59">
            <w:pPr>
              <w:pStyle w:val="Normal1"/>
              <w:rPr>
                <w:rFonts w:ascii="Arial" w:eastAsia="Arial" w:hAnsi="Arial" w:cs="Arial"/>
                <w:sz w:val="22"/>
                <w:szCs w:val="22"/>
              </w:rPr>
            </w:pPr>
          </w:p>
        </w:tc>
        <w:tc>
          <w:tcPr>
            <w:tcW w:w="2614" w:type="dxa"/>
          </w:tcPr>
          <w:p w14:paraId="63BCE255" w14:textId="77777777" w:rsidR="00264E87" w:rsidRPr="00DA52DF" w:rsidRDefault="00264E87" w:rsidP="007F1F59">
            <w:pPr>
              <w:pStyle w:val="Normal1"/>
              <w:rPr>
                <w:rFonts w:ascii="Arial" w:eastAsia="Arial" w:hAnsi="Arial" w:cs="Arial"/>
                <w:sz w:val="22"/>
                <w:szCs w:val="22"/>
              </w:rPr>
            </w:pPr>
          </w:p>
        </w:tc>
        <w:tc>
          <w:tcPr>
            <w:tcW w:w="2614" w:type="dxa"/>
          </w:tcPr>
          <w:p w14:paraId="6043C94B" w14:textId="77777777" w:rsidR="00264E87" w:rsidRPr="00DA52DF" w:rsidRDefault="00264E87" w:rsidP="007F1F59">
            <w:pPr>
              <w:pStyle w:val="Normal1"/>
              <w:rPr>
                <w:rFonts w:ascii="Arial" w:eastAsia="Arial" w:hAnsi="Arial" w:cs="Arial"/>
                <w:sz w:val="22"/>
                <w:szCs w:val="22"/>
              </w:rPr>
            </w:pPr>
          </w:p>
        </w:tc>
      </w:tr>
      <w:tr w:rsidR="00264E87" w:rsidRPr="00DA52DF" w14:paraId="6E812ABA" w14:textId="77777777" w:rsidTr="00BF0997">
        <w:tc>
          <w:tcPr>
            <w:tcW w:w="2614" w:type="dxa"/>
            <w:shd w:val="clear" w:color="auto" w:fill="F2F2F2" w:themeFill="background1" w:themeFillShade="F2"/>
          </w:tcPr>
          <w:p w14:paraId="1FF1D17B" w14:textId="77777777" w:rsidR="00EA0261" w:rsidRPr="00DA52DF" w:rsidRDefault="00EA0261" w:rsidP="00EA0261">
            <w:pPr>
              <w:pStyle w:val="Normal1"/>
              <w:rPr>
                <w:rFonts w:ascii="Arial" w:eastAsia="Arial" w:hAnsi="Arial" w:cs="Arial"/>
                <w:bCs/>
                <w:sz w:val="22"/>
                <w:szCs w:val="22"/>
              </w:rPr>
            </w:pPr>
            <w:r w:rsidRPr="00DA52DF">
              <w:rPr>
                <w:rFonts w:ascii="Arial" w:eastAsia="Arial" w:hAnsi="Arial" w:cs="Arial"/>
                <w:bCs/>
                <w:sz w:val="22"/>
                <w:szCs w:val="22"/>
              </w:rPr>
              <w:t>Name of supplier</w:t>
            </w:r>
          </w:p>
          <w:p w14:paraId="1AFE31B4" w14:textId="77777777" w:rsidR="00EA0261" w:rsidRPr="00DA52DF" w:rsidRDefault="00EA0261" w:rsidP="00EA0261">
            <w:pPr>
              <w:pStyle w:val="Normal1"/>
              <w:rPr>
                <w:rFonts w:ascii="Arial" w:eastAsia="Arial" w:hAnsi="Arial" w:cs="Arial"/>
                <w:bCs/>
                <w:sz w:val="22"/>
                <w:szCs w:val="22"/>
              </w:rPr>
            </w:pPr>
            <w:r w:rsidRPr="00DA52DF">
              <w:rPr>
                <w:rFonts w:ascii="Arial" w:eastAsia="Arial" w:hAnsi="Arial" w:cs="Arial"/>
                <w:bCs/>
                <w:sz w:val="22"/>
                <w:szCs w:val="22"/>
              </w:rPr>
              <w:t>who signed the</w:t>
            </w:r>
          </w:p>
          <w:p w14:paraId="24C58DF3" w14:textId="77777777" w:rsidR="00264E87" w:rsidRPr="00DA52DF" w:rsidRDefault="00EA0261" w:rsidP="00EA0261">
            <w:pPr>
              <w:pStyle w:val="Normal1"/>
              <w:rPr>
                <w:rFonts w:ascii="Arial" w:eastAsia="Arial" w:hAnsi="Arial" w:cs="Arial"/>
                <w:bCs/>
                <w:sz w:val="22"/>
                <w:szCs w:val="22"/>
              </w:rPr>
            </w:pPr>
            <w:r w:rsidRPr="00DA52DF">
              <w:rPr>
                <w:rFonts w:ascii="Arial" w:eastAsia="Arial" w:hAnsi="Arial" w:cs="Arial"/>
                <w:bCs/>
                <w:sz w:val="22"/>
                <w:szCs w:val="22"/>
              </w:rPr>
              <w:t>contract</w:t>
            </w:r>
          </w:p>
        </w:tc>
        <w:tc>
          <w:tcPr>
            <w:tcW w:w="2614" w:type="dxa"/>
          </w:tcPr>
          <w:p w14:paraId="49E368A9" w14:textId="77777777" w:rsidR="00264E87" w:rsidRPr="00DA52DF" w:rsidRDefault="00264E87" w:rsidP="007F1F59">
            <w:pPr>
              <w:pStyle w:val="Normal1"/>
              <w:rPr>
                <w:rFonts w:ascii="Arial" w:eastAsia="Arial" w:hAnsi="Arial" w:cs="Arial"/>
                <w:sz w:val="22"/>
                <w:szCs w:val="22"/>
              </w:rPr>
            </w:pPr>
          </w:p>
          <w:p w14:paraId="3432FCE1" w14:textId="77777777" w:rsidR="00103F27" w:rsidRPr="00DA52DF" w:rsidRDefault="00103F27" w:rsidP="007F1F59">
            <w:pPr>
              <w:pStyle w:val="Normal1"/>
              <w:rPr>
                <w:rFonts w:ascii="Arial" w:eastAsia="Arial" w:hAnsi="Arial" w:cs="Arial"/>
                <w:sz w:val="22"/>
                <w:szCs w:val="22"/>
              </w:rPr>
            </w:pPr>
          </w:p>
          <w:p w14:paraId="231C0348" w14:textId="77777777" w:rsidR="00103F27" w:rsidRPr="00DA52DF" w:rsidRDefault="00103F27" w:rsidP="007F1F59">
            <w:pPr>
              <w:pStyle w:val="Normal1"/>
              <w:rPr>
                <w:rFonts w:ascii="Arial" w:eastAsia="Arial" w:hAnsi="Arial" w:cs="Arial"/>
                <w:sz w:val="22"/>
                <w:szCs w:val="22"/>
              </w:rPr>
            </w:pPr>
          </w:p>
          <w:p w14:paraId="04B695D6" w14:textId="77777777" w:rsidR="00103F27" w:rsidRPr="00DA52DF" w:rsidRDefault="00103F27" w:rsidP="007F1F59">
            <w:pPr>
              <w:pStyle w:val="Normal1"/>
              <w:rPr>
                <w:rFonts w:ascii="Arial" w:eastAsia="Arial" w:hAnsi="Arial" w:cs="Arial"/>
                <w:sz w:val="22"/>
                <w:szCs w:val="22"/>
              </w:rPr>
            </w:pPr>
          </w:p>
          <w:p w14:paraId="6B9EDA74" w14:textId="77777777" w:rsidR="00662761" w:rsidRPr="00DA52DF" w:rsidRDefault="00662761" w:rsidP="007F1F59">
            <w:pPr>
              <w:pStyle w:val="Normal1"/>
              <w:rPr>
                <w:rFonts w:ascii="Arial" w:eastAsia="Arial" w:hAnsi="Arial" w:cs="Arial"/>
                <w:sz w:val="22"/>
                <w:szCs w:val="22"/>
              </w:rPr>
            </w:pPr>
          </w:p>
        </w:tc>
        <w:tc>
          <w:tcPr>
            <w:tcW w:w="2614" w:type="dxa"/>
          </w:tcPr>
          <w:p w14:paraId="482F7852" w14:textId="77777777" w:rsidR="00264E87" w:rsidRPr="00DA52DF" w:rsidRDefault="00264E87" w:rsidP="007F1F59">
            <w:pPr>
              <w:pStyle w:val="Normal1"/>
              <w:rPr>
                <w:rFonts w:ascii="Arial" w:eastAsia="Arial" w:hAnsi="Arial" w:cs="Arial"/>
                <w:sz w:val="22"/>
                <w:szCs w:val="22"/>
              </w:rPr>
            </w:pPr>
          </w:p>
        </w:tc>
        <w:tc>
          <w:tcPr>
            <w:tcW w:w="2614" w:type="dxa"/>
          </w:tcPr>
          <w:p w14:paraId="6027B615" w14:textId="77777777" w:rsidR="00264E87" w:rsidRPr="00DA52DF" w:rsidRDefault="00264E87" w:rsidP="007F1F59">
            <w:pPr>
              <w:pStyle w:val="Normal1"/>
              <w:rPr>
                <w:rFonts w:ascii="Arial" w:eastAsia="Arial" w:hAnsi="Arial" w:cs="Arial"/>
                <w:sz w:val="22"/>
                <w:szCs w:val="22"/>
              </w:rPr>
            </w:pPr>
          </w:p>
        </w:tc>
      </w:tr>
      <w:tr w:rsidR="00264E87" w:rsidRPr="00DA52DF" w14:paraId="0F66E4B4" w14:textId="77777777" w:rsidTr="00BF0997">
        <w:tc>
          <w:tcPr>
            <w:tcW w:w="2614" w:type="dxa"/>
            <w:shd w:val="clear" w:color="auto" w:fill="F2F2F2" w:themeFill="background1" w:themeFillShade="F2"/>
          </w:tcPr>
          <w:p w14:paraId="6C511F5F" w14:textId="77777777" w:rsidR="0002351C" w:rsidRPr="00DA52DF" w:rsidRDefault="0002351C" w:rsidP="0002351C">
            <w:pPr>
              <w:pStyle w:val="Normal1"/>
              <w:rPr>
                <w:rFonts w:ascii="Arial" w:eastAsia="Arial" w:hAnsi="Arial" w:cs="Arial"/>
                <w:bCs/>
                <w:sz w:val="22"/>
                <w:szCs w:val="22"/>
              </w:rPr>
            </w:pPr>
            <w:r w:rsidRPr="00DA52DF">
              <w:rPr>
                <w:rFonts w:ascii="Arial" w:eastAsia="Arial" w:hAnsi="Arial" w:cs="Arial"/>
                <w:bCs/>
                <w:sz w:val="22"/>
                <w:szCs w:val="22"/>
              </w:rPr>
              <w:t>Point of contact in</w:t>
            </w:r>
          </w:p>
          <w:p w14:paraId="7F2D7ED0" w14:textId="77777777" w:rsidR="0002351C" w:rsidRPr="00DA52DF" w:rsidRDefault="0002351C" w:rsidP="0002351C">
            <w:pPr>
              <w:pStyle w:val="Normal1"/>
              <w:rPr>
                <w:rFonts w:ascii="Arial" w:eastAsia="Arial" w:hAnsi="Arial" w:cs="Arial"/>
                <w:bCs/>
                <w:sz w:val="22"/>
                <w:szCs w:val="22"/>
              </w:rPr>
            </w:pPr>
            <w:r w:rsidRPr="00DA52DF">
              <w:rPr>
                <w:rFonts w:ascii="Arial" w:eastAsia="Arial" w:hAnsi="Arial" w:cs="Arial"/>
                <w:bCs/>
                <w:sz w:val="22"/>
                <w:szCs w:val="22"/>
              </w:rPr>
              <w:t>the customer’s</w:t>
            </w:r>
          </w:p>
          <w:p w14:paraId="0F66E2C8" w14:textId="77777777" w:rsidR="00264E87" w:rsidRPr="00DA52DF" w:rsidRDefault="0002351C" w:rsidP="0002351C">
            <w:pPr>
              <w:pStyle w:val="Normal1"/>
              <w:rPr>
                <w:rFonts w:ascii="Arial" w:eastAsia="Arial" w:hAnsi="Arial" w:cs="Arial"/>
                <w:bCs/>
                <w:sz w:val="22"/>
                <w:szCs w:val="22"/>
              </w:rPr>
            </w:pPr>
            <w:r w:rsidRPr="00DA52DF">
              <w:rPr>
                <w:rFonts w:ascii="Arial" w:eastAsia="Arial" w:hAnsi="Arial" w:cs="Arial"/>
                <w:bCs/>
                <w:sz w:val="22"/>
                <w:szCs w:val="22"/>
              </w:rPr>
              <w:t>organisation</w:t>
            </w:r>
          </w:p>
        </w:tc>
        <w:tc>
          <w:tcPr>
            <w:tcW w:w="2614" w:type="dxa"/>
          </w:tcPr>
          <w:p w14:paraId="7916D7D0" w14:textId="77777777" w:rsidR="00264E87" w:rsidRPr="00DA52DF" w:rsidRDefault="00264E87" w:rsidP="007F1F59">
            <w:pPr>
              <w:pStyle w:val="Normal1"/>
              <w:rPr>
                <w:rFonts w:ascii="Arial" w:eastAsia="Arial" w:hAnsi="Arial" w:cs="Arial"/>
                <w:sz w:val="22"/>
                <w:szCs w:val="22"/>
              </w:rPr>
            </w:pPr>
          </w:p>
          <w:p w14:paraId="7C623980" w14:textId="77777777" w:rsidR="00103F27" w:rsidRPr="00DA52DF" w:rsidRDefault="00103F27" w:rsidP="007F1F59">
            <w:pPr>
              <w:pStyle w:val="Normal1"/>
              <w:rPr>
                <w:rFonts w:ascii="Arial" w:eastAsia="Arial" w:hAnsi="Arial" w:cs="Arial"/>
                <w:sz w:val="22"/>
                <w:szCs w:val="22"/>
              </w:rPr>
            </w:pPr>
          </w:p>
          <w:p w14:paraId="5F44D5EA" w14:textId="77777777" w:rsidR="00103F27" w:rsidRPr="00DA52DF" w:rsidRDefault="00103F27" w:rsidP="007F1F59">
            <w:pPr>
              <w:pStyle w:val="Normal1"/>
              <w:rPr>
                <w:rFonts w:ascii="Arial" w:eastAsia="Arial" w:hAnsi="Arial" w:cs="Arial"/>
                <w:sz w:val="22"/>
                <w:szCs w:val="22"/>
              </w:rPr>
            </w:pPr>
          </w:p>
          <w:p w14:paraId="6ECF59EE" w14:textId="77777777" w:rsidR="00662761" w:rsidRPr="00DA52DF" w:rsidRDefault="00662761" w:rsidP="007F1F59">
            <w:pPr>
              <w:pStyle w:val="Normal1"/>
              <w:rPr>
                <w:rFonts w:ascii="Arial" w:eastAsia="Arial" w:hAnsi="Arial" w:cs="Arial"/>
                <w:sz w:val="22"/>
                <w:szCs w:val="22"/>
              </w:rPr>
            </w:pPr>
          </w:p>
        </w:tc>
        <w:tc>
          <w:tcPr>
            <w:tcW w:w="2614" w:type="dxa"/>
          </w:tcPr>
          <w:p w14:paraId="23B9FD31" w14:textId="77777777" w:rsidR="00264E87" w:rsidRPr="00DA52DF" w:rsidRDefault="00264E87" w:rsidP="007F1F59">
            <w:pPr>
              <w:pStyle w:val="Normal1"/>
              <w:rPr>
                <w:rFonts w:ascii="Arial" w:eastAsia="Arial" w:hAnsi="Arial" w:cs="Arial"/>
                <w:sz w:val="22"/>
                <w:szCs w:val="22"/>
              </w:rPr>
            </w:pPr>
          </w:p>
        </w:tc>
        <w:tc>
          <w:tcPr>
            <w:tcW w:w="2614" w:type="dxa"/>
          </w:tcPr>
          <w:p w14:paraId="313312D9" w14:textId="77777777" w:rsidR="00264E87" w:rsidRPr="00DA52DF" w:rsidRDefault="00264E87" w:rsidP="007F1F59">
            <w:pPr>
              <w:pStyle w:val="Normal1"/>
              <w:rPr>
                <w:rFonts w:ascii="Arial" w:eastAsia="Arial" w:hAnsi="Arial" w:cs="Arial"/>
                <w:sz w:val="22"/>
                <w:szCs w:val="22"/>
              </w:rPr>
            </w:pPr>
          </w:p>
        </w:tc>
      </w:tr>
      <w:tr w:rsidR="00264E87" w:rsidRPr="00DA52DF" w14:paraId="5932900F" w14:textId="77777777" w:rsidTr="00BF0997">
        <w:tc>
          <w:tcPr>
            <w:tcW w:w="2614" w:type="dxa"/>
            <w:shd w:val="clear" w:color="auto" w:fill="F2F2F2" w:themeFill="background1" w:themeFillShade="F2"/>
          </w:tcPr>
          <w:p w14:paraId="79608702" w14:textId="77777777" w:rsidR="00884D0C" w:rsidRPr="00DA52DF" w:rsidRDefault="00884D0C" w:rsidP="00884D0C">
            <w:pPr>
              <w:pStyle w:val="Normal1"/>
              <w:rPr>
                <w:rFonts w:ascii="Arial" w:eastAsia="Arial" w:hAnsi="Arial" w:cs="Arial"/>
                <w:bCs/>
                <w:sz w:val="22"/>
                <w:szCs w:val="22"/>
              </w:rPr>
            </w:pPr>
            <w:r w:rsidRPr="00DA52DF">
              <w:rPr>
                <w:rFonts w:ascii="Arial" w:eastAsia="Arial" w:hAnsi="Arial" w:cs="Arial"/>
                <w:bCs/>
                <w:sz w:val="22"/>
                <w:szCs w:val="22"/>
              </w:rPr>
              <w:t>Position in the</w:t>
            </w:r>
          </w:p>
          <w:p w14:paraId="07284BB8" w14:textId="77777777" w:rsidR="00884D0C" w:rsidRPr="00DA52DF" w:rsidRDefault="00884D0C" w:rsidP="00884D0C">
            <w:pPr>
              <w:pStyle w:val="Normal1"/>
              <w:rPr>
                <w:rFonts w:ascii="Arial" w:eastAsia="Arial" w:hAnsi="Arial" w:cs="Arial"/>
                <w:bCs/>
                <w:sz w:val="22"/>
                <w:szCs w:val="22"/>
              </w:rPr>
            </w:pPr>
            <w:r w:rsidRPr="00DA52DF">
              <w:rPr>
                <w:rFonts w:ascii="Arial" w:eastAsia="Arial" w:hAnsi="Arial" w:cs="Arial"/>
                <w:bCs/>
                <w:sz w:val="22"/>
                <w:szCs w:val="22"/>
              </w:rPr>
              <w:t>customer’s</w:t>
            </w:r>
          </w:p>
          <w:p w14:paraId="2FED8C37" w14:textId="77777777" w:rsidR="00264E87" w:rsidRPr="00DA52DF" w:rsidRDefault="00884D0C" w:rsidP="00884D0C">
            <w:pPr>
              <w:pStyle w:val="Normal1"/>
              <w:rPr>
                <w:rFonts w:ascii="Arial" w:eastAsia="Arial" w:hAnsi="Arial" w:cs="Arial"/>
                <w:bCs/>
                <w:sz w:val="22"/>
                <w:szCs w:val="22"/>
              </w:rPr>
            </w:pPr>
            <w:r w:rsidRPr="00DA52DF">
              <w:rPr>
                <w:rFonts w:ascii="Arial" w:eastAsia="Arial" w:hAnsi="Arial" w:cs="Arial"/>
                <w:bCs/>
                <w:sz w:val="22"/>
                <w:szCs w:val="22"/>
              </w:rPr>
              <w:t>organisation</w:t>
            </w:r>
          </w:p>
        </w:tc>
        <w:tc>
          <w:tcPr>
            <w:tcW w:w="2614" w:type="dxa"/>
          </w:tcPr>
          <w:p w14:paraId="4728E090" w14:textId="77777777" w:rsidR="00264E87" w:rsidRPr="00DA52DF" w:rsidRDefault="00264E87" w:rsidP="007F1F59">
            <w:pPr>
              <w:pStyle w:val="Normal1"/>
              <w:rPr>
                <w:rFonts w:ascii="Arial" w:eastAsia="Arial" w:hAnsi="Arial" w:cs="Arial"/>
                <w:sz w:val="22"/>
                <w:szCs w:val="22"/>
              </w:rPr>
            </w:pPr>
          </w:p>
          <w:p w14:paraId="063BD234" w14:textId="77777777" w:rsidR="00103F27" w:rsidRPr="00DA52DF" w:rsidRDefault="00103F27" w:rsidP="007F1F59">
            <w:pPr>
              <w:pStyle w:val="Normal1"/>
              <w:rPr>
                <w:rFonts w:ascii="Arial" w:eastAsia="Arial" w:hAnsi="Arial" w:cs="Arial"/>
                <w:sz w:val="22"/>
                <w:szCs w:val="22"/>
              </w:rPr>
            </w:pPr>
          </w:p>
          <w:p w14:paraId="3FFBB8DB" w14:textId="77777777" w:rsidR="00662761" w:rsidRPr="00DA52DF" w:rsidRDefault="00662761" w:rsidP="007F1F59">
            <w:pPr>
              <w:pStyle w:val="Normal1"/>
              <w:rPr>
                <w:rFonts w:ascii="Arial" w:eastAsia="Arial" w:hAnsi="Arial" w:cs="Arial"/>
                <w:sz w:val="22"/>
                <w:szCs w:val="22"/>
              </w:rPr>
            </w:pPr>
          </w:p>
          <w:p w14:paraId="36EF8A97" w14:textId="77777777" w:rsidR="00662761" w:rsidRPr="00DA52DF" w:rsidRDefault="00662761" w:rsidP="007F1F59">
            <w:pPr>
              <w:pStyle w:val="Normal1"/>
              <w:rPr>
                <w:rFonts w:ascii="Arial" w:eastAsia="Arial" w:hAnsi="Arial" w:cs="Arial"/>
                <w:sz w:val="22"/>
                <w:szCs w:val="22"/>
              </w:rPr>
            </w:pPr>
          </w:p>
        </w:tc>
        <w:tc>
          <w:tcPr>
            <w:tcW w:w="2614" w:type="dxa"/>
          </w:tcPr>
          <w:p w14:paraId="1EA4A550" w14:textId="77777777" w:rsidR="00264E87" w:rsidRPr="00DA52DF" w:rsidRDefault="00264E87" w:rsidP="007F1F59">
            <w:pPr>
              <w:pStyle w:val="Normal1"/>
              <w:rPr>
                <w:rFonts w:ascii="Arial" w:eastAsia="Arial" w:hAnsi="Arial" w:cs="Arial"/>
                <w:sz w:val="22"/>
                <w:szCs w:val="22"/>
              </w:rPr>
            </w:pPr>
          </w:p>
        </w:tc>
        <w:tc>
          <w:tcPr>
            <w:tcW w:w="2614" w:type="dxa"/>
          </w:tcPr>
          <w:p w14:paraId="2D66BB77" w14:textId="77777777" w:rsidR="00264E87" w:rsidRPr="00DA52DF" w:rsidRDefault="00264E87" w:rsidP="007F1F59">
            <w:pPr>
              <w:pStyle w:val="Normal1"/>
              <w:rPr>
                <w:rFonts w:ascii="Arial" w:eastAsia="Arial" w:hAnsi="Arial" w:cs="Arial"/>
                <w:sz w:val="22"/>
                <w:szCs w:val="22"/>
              </w:rPr>
            </w:pPr>
          </w:p>
        </w:tc>
      </w:tr>
      <w:tr w:rsidR="00264E87" w:rsidRPr="00DA52DF" w14:paraId="63B7B277" w14:textId="77777777" w:rsidTr="00BF0997">
        <w:tc>
          <w:tcPr>
            <w:tcW w:w="2614" w:type="dxa"/>
            <w:shd w:val="clear" w:color="auto" w:fill="F2F2F2" w:themeFill="background1" w:themeFillShade="F2"/>
          </w:tcPr>
          <w:p w14:paraId="03CD6266" w14:textId="77777777" w:rsidR="00264E87" w:rsidRPr="00DA52DF" w:rsidRDefault="00A04ABD" w:rsidP="007F1F59">
            <w:pPr>
              <w:pStyle w:val="Normal1"/>
              <w:rPr>
                <w:rFonts w:ascii="Arial" w:eastAsia="Arial" w:hAnsi="Arial" w:cs="Arial"/>
                <w:bCs/>
                <w:sz w:val="22"/>
                <w:szCs w:val="22"/>
              </w:rPr>
            </w:pPr>
            <w:r w:rsidRPr="00DA52DF">
              <w:rPr>
                <w:rFonts w:ascii="Arial" w:eastAsia="Arial" w:hAnsi="Arial" w:cs="Arial"/>
                <w:bCs/>
                <w:sz w:val="22"/>
                <w:szCs w:val="22"/>
              </w:rPr>
              <w:t>Email address</w:t>
            </w:r>
          </w:p>
        </w:tc>
        <w:tc>
          <w:tcPr>
            <w:tcW w:w="2614" w:type="dxa"/>
          </w:tcPr>
          <w:p w14:paraId="79449973" w14:textId="77777777" w:rsidR="00264E87" w:rsidRPr="00DA52DF" w:rsidRDefault="00264E87" w:rsidP="007F1F59">
            <w:pPr>
              <w:pStyle w:val="Normal1"/>
              <w:rPr>
                <w:rFonts w:ascii="Arial" w:eastAsia="Arial" w:hAnsi="Arial" w:cs="Arial"/>
                <w:sz w:val="22"/>
                <w:szCs w:val="22"/>
              </w:rPr>
            </w:pPr>
          </w:p>
          <w:p w14:paraId="57BFCC09" w14:textId="77777777" w:rsidR="00103F27" w:rsidRPr="00DA52DF" w:rsidRDefault="00103F27" w:rsidP="007F1F59">
            <w:pPr>
              <w:pStyle w:val="Normal1"/>
              <w:rPr>
                <w:rFonts w:ascii="Arial" w:eastAsia="Arial" w:hAnsi="Arial" w:cs="Arial"/>
                <w:sz w:val="22"/>
                <w:szCs w:val="22"/>
              </w:rPr>
            </w:pPr>
          </w:p>
          <w:p w14:paraId="74034777" w14:textId="77777777" w:rsidR="00103F27" w:rsidRPr="00DA52DF" w:rsidRDefault="00103F27" w:rsidP="007F1F59">
            <w:pPr>
              <w:pStyle w:val="Normal1"/>
              <w:rPr>
                <w:rFonts w:ascii="Arial" w:eastAsia="Arial" w:hAnsi="Arial" w:cs="Arial"/>
                <w:sz w:val="22"/>
                <w:szCs w:val="22"/>
              </w:rPr>
            </w:pPr>
          </w:p>
        </w:tc>
        <w:tc>
          <w:tcPr>
            <w:tcW w:w="2614" w:type="dxa"/>
          </w:tcPr>
          <w:p w14:paraId="3CD98409" w14:textId="77777777" w:rsidR="00264E87" w:rsidRPr="00DA52DF" w:rsidRDefault="00264E87" w:rsidP="007F1F59">
            <w:pPr>
              <w:pStyle w:val="Normal1"/>
              <w:rPr>
                <w:rFonts w:ascii="Arial" w:eastAsia="Arial" w:hAnsi="Arial" w:cs="Arial"/>
                <w:sz w:val="22"/>
                <w:szCs w:val="22"/>
              </w:rPr>
            </w:pPr>
          </w:p>
        </w:tc>
        <w:tc>
          <w:tcPr>
            <w:tcW w:w="2614" w:type="dxa"/>
          </w:tcPr>
          <w:p w14:paraId="7FAB2502" w14:textId="77777777" w:rsidR="00264E87" w:rsidRPr="00DA52DF" w:rsidRDefault="00264E87" w:rsidP="007F1F59">
            <w:pPr>
              <w:pStyle w:val="Normal1"/>
              <w:rPr>
                <w:rFonts w:ascii="Arial" w:eastAsia="Arial" w:hAnsi="Arial" w:cs="Arial"/>
                <w:sz w:val="22"/>
                <w:szCs w:val="22"/>
              </w:rPr>
            </w:pPr>
          </w:p>
        </w:tc>
      </w:tr>
      <w:tr w:rsidR="00264E87" w:rsidRPr="00DA52DF" w14:paraId="11C8B30D" w14:textId="77777777" w:rsidTr="004B5F65">
        <w:trPr>
          <w:trHeight w:val="5779"/>
        </w:trPr>
        <w:tc>
          <w:tcPr>
            <w:tcW w:w="2614" w:type="dxa"/>
            <w:shd w:val="clear" w:color="auto" w:fill="F2F2F2" w:themeFill="background1" w:themeFillShade="F2"/>
          </w:tcPr>
          <w:p w14:paraId="19465912" w14:textId="77777777" w:rsidR="00DC67D8" w:rsidRPr="00DA52DF" w:rsidRDefault="00DC67D8" w:rsidP="00DC67D8">
            <w:pPr>
              <w:pStyle w:val="Normal1"/>
              <w:rPr>
                <w:rFonts w:ascii="Arial" w:eastAsia="Arial" w:hAnsi="Arial" w:cs="Arial"/>
                <w:bCs/>
                <w:sz w:val="22"/>
                <w:szCs w:val="22"/>
              </w:rPr>
            </w:pPr>
            <w:r w:rsidRPr="00DA52DF">
              <w:rPr>
                <w:rFonts w:ascii="Arial" w:eastAsia="Arial" w:hAnsi="Arial" w:cs="Arial"/>
                <w:bCs/>
                <w:sz w:val="22"/>
                <w:szCs w:val="22"/>
              </w:rPr>
              <w:t>Description of</w:t>
            </w:r>
          </w:p>
          <w:p w14:paraId="3AD3D936" w14:textId="77777777" w:rsidR="00264E87" w:rsidRPr="00DA52DF" w:rsidRDefault="00DC67D8" w:rsidP="00DC67D8">
            <w:pPr>
              <w:pStyle w:val="Normal1"/>
              <w:rPr>
                <w:rFonts w:ascii="Arial" w:eastAsia="Arial" w:hAnsi="Arial" w:cs="Arial"/>
                <w:bCs/>
                <w:sz w:val="22"/>
                <w:szCs w:val="22"/>
              </w:rPr>
            </w:pPr>
            <w:r w:rsidRPr="00DA52DF">
              <w:rPr>
                <w:rFonts w:ascii="Arial" w:eastAsia="Arial" w:hAnsi="Arial" w:cs="Arial"/>
                <w:bCs/>
                <w:sz w:val="22"/>
                <w:szCs w:val="22"/>
              </w:rPr>
              <w:t>contract</w:t>
            </w:r>
          </w:p>
        </w:tc>
        <w:tc>
          <w:tcPr>
            <w:tcW w:w="2614" w:type="dxa"/>
          </w:tcPr>
          <w:p w14:paraId="6C40C601" w14:textId="77777777" w:rsidR="00264E87" w:rsidRPr="00DA52DF" w:rsidRDefault="00264E87" w:rsidP="007F1F59">
            <w:pPr>
              <w:pStyle w:val="Normal1"/>
              <w:rPr>
                <w:rFonts w:ascii="Arial" w:eastAsia="Arial" w:hAnsi="Arial" w:cs="Arial"/>
                <w:sz w:val="22"/>
                <w:szCs w:val="22"/>
              </w:rPr>
            </w:pPr>
          </w:p>
          <w:p w14:paraId="0BF908F5" w14:textId="77777777" w:rsidR="00103F27" w:rsidRPr="00DA52DF" w:rsidRDefault="00103F27" w:rsidP="007F1F59">
            <w:pPr>
              <w:pStyle w:val="Normal1"/>
              <w:rPr>
                <w:rFonts w:ascii="Arial" w:eastAsia="Arial" w:hAnsi="Arial" w:cs="Arial"/>
                <w:sz w:val="22"/>
                <w:szCs w:val="22"/>
              </w:rPr>
            </w:pPr>
          </w:p>
          <w:p w14:paraId="6BD94464" w14:textId="77777777" w:rsidR="00662761" w:rsidRPr="00DA52DF" w:rsidRDefault="00662761" w:rsidP="007F1F59">
            <w:pPr>
              <w:pStyle w:val="Normal1"/>
              <w:rPr>
                <w:rFonts w:ascii="Arial" w:eastAsia="Arial" w:hAnsi="Arial" w:cs="Arial"/>
                <w:sz w:val="22"/>
                <w:szCs w:val="22"/>
              </w:rPr>
            </w:pPr>
          </w:p>
          <w:p w14:paraId="0921A2AC" w14:textId="77777777" w:rsidR="00662761" w:rsidRPr="00DA52DF" w:rsidRDefault="00662761" w:rsidP="007F1F59">
            <w:pPr>
              <w:pStyle w:val="Normal1"/>
              <w:rPr>
                <w:rFonts w:ascii="Arial" w:eastAsia="Arial" w:hAnsi="Arial" w:cs="Arial"/>
                <w:sz w:val="22"/>
                <w:szCs w:val="22"/>
              </w:rPr>
            </w:pPr>
          </w:p>
          <w:p w14:paraId="6A6A5B27" w14:textId="77777777" w:rsidR="00662761" w:rsidRPr="00DA52DF" w:rsidRDefault="00662761" w:rsidP="007F1F59">
            <w:pPr>
              <w:pStyle w:val="Normal1"/>
              <w:rPr>
                <w:rFonts w:ascii="Arial" w:eastAsia="Arial" w:hAnsi="Arial" w:cs="Arial"/>
                <w:sz w:val="22"/>
                <w:szCs w:val="22"/>
              </w:rPr>
            </w:pPr>
          </w:p>
          <w:p w14:paraId="0D37C9A1" w14:textId="77777777" w:rsidR="00662761" w:rsidRPr="00DA52DF" w:rsidRDefault="00662761" w:rsidP="007F1F59">
            <w:pPr>
              <w:pStyle w:val="Normal1"/>
              <w:rPr>
                <w:rFonts w:ascii="Arial" w:eastAsia="Arial" w:hAnsi="Arial" w:cs="Arial"/>
                <w:sz w:val="22"/>
                <w:szCs w:val="22"/>
              </w:rPr>
            </w:pPr>
          </w:p>
          <w:p w14:paraId="303ECC87" w14:textId="77777777" w:rsidR="00103F27" w:rsidRPr="00DA52DF" w:rsidRDefault="00103F27" w:rsidP="007F1F59">
            <w:pPr>
              <w:pStyle w:val="Normal1"/>
              <w:rPr>
                <w:rFonts w:ascii="Arial" w:eastAsia="Arial" w:hAnsi="Arial" w:cs="Arial"/>
                <w:sz w:val="22"/>
                <w:szCs w:val="22"/>
              </w:rPr>
            </w:pPr>
          </w:p>
          <w:p w14:paraId="743922DE" w14:textId="77777777" w:rsidR="00662761" w:rsidRPr="00DA52DF" w:rsidRDefault="00662761" w:rsidP="007F1F59">
            <w:pPr>
              <w:pStyle w:val="Normal1"/>
              <w:rPr>
                <w:rFonts w:ascii="Arial" w:eastAsia="Arial" w:hAnsi="Arial" w:cs="Arial"/>
                <w:sz w:val="22"/>
                <w:szCs w:val="22"/>
              </w:rPr>
            </w:pPr>
          </w:p>
          <w:p w14:paraId="4EFB97F5" w14:textId="77777777" w:rsidR="00662761" w:rsidRPr="00DA52DF" w:rsidRDefault="00662761" w:rsidP="007F1F59">
            <w:pPr>
              <w:pStyle w:val="Normal1"/>
              <w:rPr>
                <w:rFonts w:ascii="Arial" w:eastAsia="Arial" w:hAnsi="Arial" w:cs="Arial"/>
                <w:sz w:val="22"/>
                <w:szCs w:val="22"/>
              </w:rPr>
            </w:pPr>
          </w:p>
          <w:p w14:paraId="25016ED8" w14:textId="77777777" w:rsidR="00662761" w:rsidRPr="00DA52DF" w:rsidRDefault="00662761" w:rsidP="007F1F59">
            <w:pPr>
              <w:pStyle w:val="Normal1"/>
              <w:rPr>
                <w:rFonts w:ascii="Arial" w:eastAsia="Arial" w:hAnsi="Arial" w:cs="Arial"/>
                <w:sz w:val="22"/>
                <w:szCs w:val="22"/>
              </w:rPr>
            </w:pPr>
          </w:p>
          <w:p w14:paraId="430609F8" w14:textId="77777777" w:rsidR="00662761" w:rsidRPr="00DA52DF" w:rsidRDefault="00662761" w:rsidP="007F1F59">
            <w:pPr>
              <w:pStyle w:val="Normal1"/>
              <w:rPr>
                <w:rFonts w:ascii="Arial" w:eastAsia="Arial" w:hAnsi="Arial" w:cs="Arial"/>
                <w:sz w:val="22"/>
                <w:szCs w:val="22"/>
              </w:rPr>
            </w:pPr>
          </w:p>
          <w:p w14:paraId="59B93D18" w14:textId="77777777" w:rsidR="00662761" w:rsidRPr="00DA52DF" w:rsidRDefault="00662761" w:rsidP="007F1F59">
            <w:pPr>
              <w:pStyle w:val="Normal1"/>
              <w:rPr>
                <w:rFonts w:ascii="Arial" w:eastAsia="Arial" w:hAnsi="Arial" w:cs="Arial"/>
                <w:sz w:val="22"/>
                <w:szCs w:val="22"/>
              </w:rPr>
            </w:pPr>
          </w:p>
          <w:p w14:paraId="32699EEE" w14:textId="77777777" w:rsidR="00662761" w:rsidRPr="00DA52DF" w:rsidRDefault="00662761" w:rsidP="007F1F59">
            <w:pPr>
              <w:pStyle w:val="Normal1"/>
              <w:rPr>
                <w:rFonts w:ascii="Arial" w:eastAsia="Arial" w:hAnsi="Arial" w:cs="Arial"/>
                <w:sz w:val="22"/>
                <w:szCs w:val="22"/>
              </w:rPr>
            </w:pPr>
          </w:p>
          <w:p w14:paraId="1902E8CE" w14:textId="77777777" w:rsidR="00662761" w:rsidRPr="00DA52DF" w:rsidRDefault="00662761" w:rsidP="007F1F59">
            <w:pPr>
              <w:pStyle w:val="Normal1"/>
              <w:rPr>
                <w:rFonts w:ascii="Arial" w:eastAsia="Arial" w:hAnsi="Arial" w:cs="Arial"/>
                <w:sz w:val="22"/>
                <w:szCs w:val="22"/>
              </w:rPr>
            </w:pPr>
          </w:p>
        </w:tc>
        <w:tc>
          <w:tcPr>
            <w:tcW w:w="2614" w:type="dxa"/>
          </w:tcPr>
          <w:p w14:paraId="1FA9E03C" w14:textId="77777777" w:rsidR="00264E87" w:rsidRPr="00DA52DF" w:rsidRDefault="00264E87" w:rsidP="007F1F59">
            <w:pPr>
              <w:pStyle w:val="Normal1"/>
              <w:rPr>
                <w:rFonts w:ascii="Arial" w:eastAsia="Arial" w:hAnsi="Arial" w:cs="Arial"/>
                <w:sz w:val="22"/>
                <w:szCs w:val="22"/>
              </w:rPr>
            </w:pPr>
          </w:p>
        </w:tc>
        <w:tc>
          <w:tcPr>
            <w:tcW w:w="2614" w:type="dxa"/>
          </w:tcPr>
          <w:p w14:paraId="530C1684" w14:textId="77777777" w:rsidR="00264E87" w:rsidRPr="00DA52DF" w:rsidRDefault="00264E87" w:rsidP="007F1F59">
            <w:pPr>
              <w:pStyle w:val="Normal1"/>
              <w:rPr>
                <w:rFonts w:ascii="Arial" w:eastAsia="Arial" w:hAnsi="Arial" w:cs="Arial"/>
                <w:sz w:val="22"/>
                <w:szCs w:val="22"/>
              </w:rPr>
            </w:pPr>
          </w:p>
        </w:tc>
      </w:tr>
      <w:tr w:rsidR="00264E87" w:rsidRPr="00DA52DF" w14:paraId="428B7AD7" w14:textId="77777777" w:rsidTr="00BF0997">
        <w:tc>
          <w:tcPr>
            <w:tcW w:w="2614" w:type="dxa"/>
            <w:shd w:val="clear" w:color="auto" w:fill="F2F2F2" w:themeFill="background1" w:themeFillShade="F2"/>
          </w:tcPr>
          <w:p w14:paraId="5B89BF2E" w14:textId="77777777" w:rsidR="00264E87" w:rsidRPr="00DA52DF" w:rsidRDefault="00431AB1" w:rsidP="007F1F59">
            <w:pPr>
              <w:pStyle w:val="Normal1"/>
              <w:rPr>
                <w:rFonts w:ascii="Arial" w:eastAsia="Arial" w:hAnsi="Arial" w:cs="Arial"/>
                <w:bCs/>
                <w:sz w:val="22"/>
                <w:szCs w:val="22"/>
              </w:rPr>
            </w:pPr>
            <w:r w:rsidRPr="00DA52DF">
              <w:rPr>
                <w:rFonts w:ascii="Arial" w:eastAsia="Arial" w:hAnsi="Arial" w:cs="Arial"/>
                <w:bCs/>
                <w:sz w:val="22"/>
                <w:szCs w:val="22"/>
              </w:rPr>
              <w:t>Contract start date</w:t>
            </w:r>
          </w:p>
        </w:tc>
        <w:tc>
          <w:tcPr>
            <w:tcW w:w="2614" w:type="dxa"/>
          </w:tcPr>
          <w:p w14:paraId="4E783029" w14:textId="77777777" w:rsidR="00264E87" w:rsidRPr="00DA52DF" w:rsidRDefault="00264E87" w:rsidP="007F1F59">
            <w:pPr>
              <w:pStyle w:val="Normal1"/>
              <w:rPr>
                <w:rFonts w:ascii="Arial" w:eastAsia="Arial" w:hAnsi="Arial" w:cs="Arial"/>
                <w:sz w:val="22"/>
                <w:szCs w:val="22"/>
              </w:rPr>
            </w:pPr>
          </w:p>
          <w:p w14:paraId="73DC76AC" w14:textId="77777777" w:rsidR="00103F27" w:rsidRPr="00DA52DF" w:rsidRDefault="00103F27" w:rsidP="007F1F59">
            <w:pPr>
              <w:pStyle w:val="Normal1"/>
              <w:rPr>
                <w:rFonts w:ascii="Arial" w:eastAsia="Arial" w:hAnsi="Arial" w:cs="Arial"/>
                <w:sz w:val="22"/>
                <w:szCs w:val="22"/>
              </w:rPr>
            </w:pPr>
          </w:p>
        </w:tc>
        <w:tc>
          <w:tcPr>
            <w:tcW w:w="2614" w:type="dxa"/>
          </w:tcPr>
          <w:p w14:paraId="6BC1A642" w14:textId="77777777" w:rsidR="00264E87" w:rsidRPr="00DA52DF" w:rsidRDefault="00264E87" w:rsidP="007F1F59">
            <w:pPr>
              <w:pStyle w:val="Normal1"/>
              <w:rPr>
                <w:rFonts w:ascii="Arial" w:eastAsia="Arial" w:hAnsi="Arial" w:cs="Arial"/>
                <w:sz w:val="22"/>
                <w:szCs w:val="22"/>
              </w:rPr>
            </w:pPr>
          </w:p>
        </w:tc>
        <w:tc>
          <w:tcPr>
            <w:tcW w:w="2614" w:type="dxa"/>
          </w:tcPr>
          <w:p w14:paraId="7F1422E4" w14:textId="77777777" w:rsidR="00264E87" w:rsidRPr="00DA52DF" w:rsidRDefault="00264E87" w:rsidP="007F1F59">
            <w:pPr>
              <w:pStyle w:val="Normal1"/>
              <w:rPr>
                <w:rFonts w:ascii="Arial" w:eastAsia="Arial" w:hAnsi="Arial" w:cs="Arial"/>
                <w:sz w:val="22"/>
                <w:szCs w:val="22"/>
              </w:rPr>
            </w:pPr>
          </w:p>
        </w:tc>
      </w:tr>
      <w:tr w:rsidR="00264E87" w:rsidRPr="00DA52DF" w14:paraId="70AA5468" w14:textId="77777777" w:rsidTr="00BF0997">
        <w:tc>
          <w:tcPr>
            <w:tcW w:w="2614" w:type="dxa"/>
            <w:shd w:val="clear" w:color="auto" w:fill="F2F2F2" w:themeFill="background1" w:themeFillShade="F2"/>
          </w:tcPr>
          <w:p w14:paraId="7BF4673D" w14:textId="77777777" w:rsidR="00264E87" w:rsidRPr="00DA52DF" w:rsidRDefault="003C3403" w:rsidP="007F1F59">
            <w:pPr>
              <w:pStyle w:val="Normal1"/>
              <w:rPr>
                <w:rFonts w:ascii="Arial" w:eastAsia="Arial" w:hAnsi="Arial" w:cs="Arial"/>
                <w:bCs/>
                <w:sz w:val="22"/>
                <w:szCs w:val="22"/>
              </w:rPr>
            </w:pPr>
            <w:r w:rsidRPr="00DA52DF">
              <w:rPr>
                <w:rFonts w:ascii="Arial" w:eastAsia="Arial" w:hAnsi="Arial" w:cs="Arial"/>
                <w:bCs/>
                <w:sz w:val="22"/>
                <w:szCs w:val="22"/>
              </w:rPr>
              <w:t>Contract completion date</w:t>
            </w:r>
          </w:p>
        </w:tc>
        <w:tc>
          <w:tcPr>
            <w:tcW w:w="2614" w:type="dxa"/>
          </w:tcPr>
          <w:p w14:paraId="6A2986E5" w14:textId="77777777" w:rsidR="00264E87" w:rsidRPr="00DA52DF" w:rsidRDefault="00264E87" w:rsidP="007F1F59">
            <w:pPr>
              <w:pStyle w:val="Normal1"/>
              <w:rPr>
                <w:rFonts w:ascii="Arial" w:eastAsia="Arial" w:hAnsi="Arial" w:cs="Arial"/>
                <w:sz w:val="22"/>
                <w:szCs w:val="22"/>
              </w:rPr>
            </w:pPr>
          </w:p>
          <w:p w14:paraId="5628E338" w14:textId="77777777" w:rsidR="00103F27" w:rsidRPr="00DA52DF" w:rsidRDefault="00103F27" w:rsidP="007F1F59">
            <w:pPr>
              <w:pStyle w:val="Normal1"/>
              <w:rPr>
                <w:rFonts w:ascii="Arial" w:eastAsia="Arial" w:hAnsi="Arial" w:cs="Arial"/>
                <w:sz w:val="22"/>
                <w:szCs w:val="22"/>
              </w:rPr>
            </w:pPr>
          </w:p>
        </w:tc>
        <w:tc>
          <w:tcPr>
            <w:tcW w:w="2614" w:type="dxa"/>
          </w:tcPr>
          <w:p w14:paraId="79A1C7FD" w14:textId="77777777" w:rsidR="00264E87" w:rsidRPr="00DA52DF" w:rsidRDefault="00264E87" w:rsidP="007F1F59">
            <w:pPr>
              <w:pStyle w:val="Normal1"/>
              <w:rPr>
                <w:rFonts w:ascii="Arial" w:eastAsia="Arial" w:hAnsi="Arial" w:cs="Arial"/>
                <w:sz w:val="22"/>
                <w:szCs w:val="22"/>
              </w:rPr>
            </w:pPr>
          </w:p>
        </w:tc>
        <w:tc>
          <w:tcPr>
            <w:tcW w:w="2614" w:type="dxa"/>
          </w:tcPr>
          <w:p w14:paraId="4E821D49" w14:textId="77777777" w:rsidR="00264E87" w:rsidRPr="00DA52DF" w:rsidRDefault="00264E87" w:rsidP="007F1F59">
            <w:pPr>
              <w:pStyle w:val="Normal1"/>
              <w:rPr>
                <w:rFonts w:ascii="Arial" w:eastAsia="Arial" w:hAnsi="Arial" w:cs="Arial"/>
                <w:sz w:val="22"/>
                <w:szCs w:val="22"/>
              </w:rPr>
            </w:pPr>
          </w:p>
        </w:tc>
      </w:tr>
      <w:tr w:rsidR="00264E87" w:rsidRPr="00DA52DF" w14:paraId="738F6273" w14:textId="77777777" w:rsidTr="00BF0997">
        <w:tc>
          <w:tcPr>
            <w:tcW w:w="2614" w:type="dxa"/>
            <w:shd w:val="clear" w:color="auto" w:fill="F2F2F2" w:themeFill="background1" w:themeFillShade="F2"/>
          </w:tcPr>
          <w:p w14:paraId="51750048" w14:textId="77777777" w:rsidR="003B318E" w:rsidRPr="00DA52DF" w:rsidRDefault="003B318E" w:rsidP="003B318E">
            <w:pPr>
              <w:pStyle w:val="Normal1"/>
              <w:rPr>
                <w:rFonts w:ascii="Arial" w:eastAsia="Arial" w:hAnsi="Arial" w:cs="Arial"/>
                <w:bCs/>
                <w:sz w:val="22"/>
                <w:szCs w:val="22"/>
              </w:rPr>
            </w:pPr>
            <w:r w:rsidRPr="00DA52DF">
              <w:rPr>
                <w:rFonts w:ascii="Arial" w:eastAsia="Arial" w:hAnsi="Arial" w:cs="Arial"/>
                <w:bCs/>
                <w:sz w:val="22"/>
                <w:szCs w:val="22"/>
              </w:rPr>
              <w:t>Estimated contract</w:t>
            </w:r>
          </w:p>
          <w:p w14:paraId="1098B695" w14:textId="77777777" w:rsidR="00264E87" w:rsidRPr="00DA52DF" w:rsidRDefault="003B318E" w:rsidP="003B318E">
            <w:pPr>
              <w:pStyle w:val="Normal1"/>
              <w:rPr>
                <w:rFonts w:ascii="Arial" w:eastAsia="Arial" w:hAnsi="Arial" w:cs="Arial"/>
                <w:bCs/>
                <w:sz w:val="22"/>
                <w:szCs w:val="22"/>
              </w:rPr>
            </w:pPr>
            <w:r w:rsidRPr="00DA52DF">
              <w:rPr>
                <w:rFonts w:ascii="Arial" w:eastAsia="Arial" w:hAnsi="Arial" w:cs="Arial"/>
                <w:bCs/>
                <w:sz w:val="22"/>
                <w:szCs w:val="22"/>
              </w:rPr>
              <w:t>value</w:t>
            </w:r>
          </w:p>
        </w:tc>
        <w:tc>
          <w:tcPr>
            <w:tcW w:w="2614" w:type="dxa"/>
          </w:tcPr>
          <w:p w14:paraId="4DA11F3C" w14:textId="77777777" w:rsidR="00264E87" w:rsidRPr="00DA52DF" w:rsidRDefault="00264E87" w:rsidP="007F1F59">
            <w:pPr>
              <w:pStyle w:val="Normal1"/>
              <w:rPr>
                <w:rFonts w:ascii="Arial" w:eastAsia="Arial" w:hAnsi="Arial" w:cs="Arial"/>
                <w:sz w:val="22"/>
                <w:szCs w:val="22"/>
              </w:rPr>
            </w:pPr>
          </w:p>
          <w:p w14:paraId="393827F9" w14:textId="77777777" w:rsidR="00103F27" w:rsidRPr="00DA52DF" w:rsidRDefault="00103F27" w:rsidP="007F1F59">
            <w:pPr>
              <w:pStyle w:val="Normal1"/>
              <w:rPr>
                <w:rFonts w:ascii="Arial" w:eastAsia="Arial" w:hAnsi="Arial" w:cs="Arial"/>
                <w:sz w:val="22"/>
                <w:szCs w:val="22"/>
              </w:rPr>
            </w:pPr>
          </w:p>
          <w:p w14:paraId="3A6259DE" w14:textId="77777777" w:rsidR="00103F27" w:rsidRPr="00DA52DF" w:rsidRDefault="00103F27" w:rsidP="007F1F59">
            <w:pPr>
              <w:pStyle w:val="Normal1"/>
              <w:rPr>
                <w:rFonts w:ascii="Arial" w:eastAsia="Arial" w:hAnsi="Arial" w:cs="Arial"/>
                <w:sz w:val="22"/>
                <w:szCs w:val="22"/>
              </w:rPr>
            </w:pPr>
          </w:p>
        </w:tc>
        <w:tc>
          <w:tcPr>
            <w:tcW w:w="2614" w:type="dxa"/>
          </w:tcPr>
          <w:p w14:paraId="6A1E6E64" w14:textId="77777777" w:rsidR="00264E87" w:rsidRPr="00DA52DF" w:rsidRDefault="00264E87" w:rsidP="007F1F59">
            <w:pPr>
              <w:pStyle w:val="Normal1"/>
              <w:rPr>
                <w:rFonts w:ascii="Arial" w:eastAsia="Arial" w:hAnsi="Arial" w:cs="Arial"/>
                <w:sz w:val="22"/>
                <w:szCs w:val="22"/>
              </w:rPr>
            </w:pPr>
          </w:p>
        </w:tc>
        <w:tc>
          <w:tcPr>
            <w:tcW w:w="2614" w:type="dxa"/>
          </w:tcPr>
          <w:p w14:paraId="2C7DDCE1" w14:textId="77777777" w:rsidR="00264E87" w:rsidRPr="00DA52DF" w:rsidRDefault="00264E87" w:rsidP="007F1F59">
            <w:pPr>
              <w:pStyle w:val="Normal1"/>
              <w:rPr>
                <w:rFonts w:ascii="Arial" w:eastAsia="Arial" w:hAnsi="Arial" w:cs="Arial"/>
                <w:sz w:val="22"/>
                <w:szCs w:val="22"/>
              </w:rPr>
            </w:pPr>
          </w:p>
        </w:tc>
      </w:tr>
    </w:tbl>
    <w:p w14:paraId="5EC0D740" w14:textId="77777777" w:rsidR="008B067A" w:rsidRDefault="008B067A" w:rsidP="007F1F59">
      <w:pPr>
        <w:pStyle w:val="Normal1"/>
        <w:rPr>
          <w:rFonts w:ascii="Arial" w:eastAsia="Arial" w:hAnsi="Arial" w:cs="Arial"/>
          <w:sz w:val="22"/>
          <w:szCs w:val="22"/>
        </w:rPr>
      </w:pPr>
    </w:p>
    <w:p w14:paraId="270EADA9" w14:textId="77777777" w:rsidR="001F6FED" w:rsidRDefault="001F6FED" w:rsidP="007F1F59">
      <w:pPr>
        <w:pStyle w:val="Normal1"/>
        <w:rPr>
          <w:rFonts w:ascii="Arial" w:eastAsia="Arial" w:hAnsi="Arial" w:cs="Arial"/>
          <w:sz w:val="22"/>
          <w:szCs w:val="22"/>
        </w:rPr>
      </w:pPr>
    </w:p>
    <w:p w14:paraId="7928E616" w14:textId="77777777" w:rsidR="001F6FED" w:rsidRDefault="001F6FED" w:rsidP="007F1F59">
      <w:pPr>
        <w:pStyle w:val="Normal1"/>
        <w:rPr>
          <w:rFonts w:ascii="Arial" w:eastAsia="Arial" w:hAnsi="Arial" w:cs="Arial"/>
          <w:sz w:val="22"/>
          <w:szCs w:val="22"/>
        </w:rPr>
      </w:pPr>
    </w:p>
    <w:p w14:paraId="310FD4F3" w14:textId="77777777" w:rsidR="001F6FED" w:rsidRPr="00DA52DF" w:rsidRDefault="001F6FED" w:rsidP="007F1F59">
      <w:pPr>
        <w:pStyle w:val="Normal1"/>
        <w:rPr>
          <w:rFonts w:ascii="Arial" w:eastAsia="Arial" w:hAnsi="Arial" w:cs="Arial"/>
          <w:sz w:val="22"/>
          <w:szCs w:val="22"/>
        </w:rPr>
      </w:pPr>
    </w:p>
    <w:p w14:paraId="47694AF7" w14:textId="77777777" w:rsidR="0012294A" w:rsidRPr="00DA52DF" w:rsidRDefault="0012294A" w:rsidP="007F1F59">
      <w:pPr>
        <w:pStyle w:val="Normal1"/>
        <w:rPr>
          <w:rFonts w:ascii="Arial" w:eastAsia="Arial" w:hAnsi="Arial" w:cs="Arial"/>
          <w:sz w:val="22"/>
          <w:szCs w:val="22"/>
        </w:rPr>
      </w:pPr>
    </w:p>
    <w:tbl>
      <w:tblPr>
        <w:tblStyle w:val="TableGrid"/>
        <w:tblW w:w="0" w:type="auto"/>
        <w:tblLook w:val="04A0" w:firstRow="1" w:lastRow="0" w:firstColumn="1" w:lastColumn="0" w:noHBand="0" w:noVBand="1"/>
      </w:tblPr>
      <w:tblGrid>
        <w:gridCol w:w="10456"/>
      </w:tblGrid>
      <w:tr w:rsidR="00B75621" w:rsidRPr="00DA52DF" w14:paraId="342804F2" w14:textId="77777777" w:rsidTr="00561DE5">
        <w:tc>
          <w:tcPr>
            <w:tcW w:w="10456" w:type="dxa"/>
            <w:tcBorders>
              <w:bottom w:val="dashed" w:sz="4" w:space="0" w:color="auto"/>
            </w:tcBorders>
            <w:shd w:val="clear" w:color="auto" w:fill="F2F2F2" w:themeFill="background1" w:themeFillShade="F2"/>
          </w:tcPr>
          <w:p w14:paraId="2D6DB3A8" w14:textId="77777777" w:rsidR="008B01CE" w:rsidRPr="00DA52DF" w:rsidRDefault="008B01CE"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lastRenderedPageBreak/>
              <w:t>Experience of sub-contractor management</w:t>
            </w:r>
          </w:p>
          <w:p w14:paraId="64920A46" w14:textId="77777777" w:rsidR="0012294A" w:rsidRPr="00DA52DF" w:rsidRDefault="0012294A" w:rsidP="008B01CE">
            <w:pPr>
              <w:pStyle w:val="Normal1"/>
              <w:rPr>
                <w:rFonts w:ascii="Arial" w:eastAsia="Arial" w:hAnsi="Arial" w:cs="Arial"/>
                <w:sz w:val="22"/>
                <w:szCs w:val="22"/>
              </w:rPr>
            </w:pPr>
          </w:p>
          <w:p w14:paraId="51A0FBE4" w14:textId="77777777" w:rsidR="008B01CE" w:rsidRPr="00DA52DF" w:rsidRDefault="008B01CE" w:rsidP="0012294A">
            <w:pPr>
              <w:pStyle w:val="Normal1"/>
              <w:ind w:left="720"/>
              <w:rPr>
                <w:rFonts w:ascii="Arial" w:eastAsia="Arial" w:hAnsi="Arial" w:cs="Arial"/>
                <w:sz w:val="22"/>
                <w:szCs w:val="22"/>
              </w:rPr>
            </w:pPr>
            <w:r w:rsidRPr="00DA52DF">
              <w:rPr>
                <w:rFonts w:ascii="Arial" w:eastAsia="Arial" w:hAnsi="Arial" w:cs="Arial"/>
                <w:sz w:val="22"/>
                <w:szCs w:val="22"/>
              </w:rPr>
              <w:t xml:space="preserve">Where you intend to sub-contract a proportion of the contract, please demonstrate how you have previously maintained healthy supply chains with your sub-contractor(s) (which may be the intended sub-contractor(s) for this </w:t>
            </w:r>
            <w:r w:rsidR="0012294A" w:rsidRPr="00DA52DF">
              <w:rPr>
                <w:rFonts w:ascii="Arial" w:eastAsia="Arial" w:hAnsi="Arial" w:cs="Arial"/>
                <w:sz w:val="22"/>
                <w:szCs w:val="22"/>
              </w:rPr>
              <w:t>procurement,</w:t>
            </w:r>
            <w:r w:rsidRPr="00DA52DF">
              <w:rPr>
                <w:rFonts w:ascii="Arial" w:eastAsia="Arial" w:hAnsi="Arial" w:cs="Arial"/>
                <w:sz w:val="22"/>
                <w:szCs w:val="22"/>
              </w:rPr>
              <w:t xml:space="preserve"> or any others used previously).</w:t>
            </w:r>
          </w:p>
          <w:p w14:paraId="27EC3937" w14:textId="77777777" w:rsidR="0012294A" w:rsidRPr="00DA52DF" w:rsidRDefault="0012294A" w:rsidP="0012294A">
            <w:pPr>
              <w:pStyle w:val="Normal1"/>
              <w:ind w:left="720"/>
              <w:rPr>
                <w:rFonts w:ascii="Arial" w:eastAsia="Arial" w:hAnsi="Arial" w:cs="Arial"/>
                <w:sz w:val="22"/>
                <w:szCs w:val="22"/>
              </w:rPr>
            </w:pPr>
          </w:p>
          <w:p w14:paraId="2C5BAF39" w14:textId="77777777" w:rsidR="00B75621" w:rsidRPr="00DA52DF" w:rsidRDefault="008B01CE" w:rsidP="0012294A">
            <w:pPr>
              <w:pStyle w:val="Normal1"/>
              <w:ind w:left="720"/>
              <w:rPr>
                <w:rFonts w:ascii="Arial" w:eastAsia="Arial" w:hAnsi="Arial" w:cs="Arial"/>
                <w:sz w:val="22"/>
                <w:szCs w:val="22"/>
              </w:rPr>
            </w:pPr>
            <w:r w:rsidRPr="00DA52DF">
              <w:rPr>
                <w:rFonts w:ascii="Arial" w:eastAsia="Arial" w:hAnsi="Arial" w:cs="Arial"/>
                <w:sz w:val="22"/>
                <w:szCs w:val="22"/>
              </w:rPr>
              <w:t>The description should include the procedures you use to ensure performance of the contract.</w:t>
            </w:r>
          </w:p>
          <w:p w14:paraId="545DF90B" w14:textId="77777777" w:rsidR="0056387A" w:rsidRPr="00DA52DF" w:rsidRDefault="0056387A" w:rsidP="0012294A">
            <w:pPr>
              <w:pStyle w:val="Normal1"/>
              <w:ind w:left="720"/>
              <w:rPr>
                <w:rFonts w:ascii="Arial" w:eastAsia="Arial" w:hAnsi="Arial" w:cs="Arial"/>
                <w:sz w:val="22"/>
                <w:szCs w:val="22"/>
              </w:rPr>
            </w:pPr>
          </w:p>
        </w:tc>
      </w:tr>
      <w:tr w:rsidR="007F5FAD" w:rsidRPr="00DA52DF" w14:paraId="7A3E704C" w14:textId="77777777" w:rsidTr="00561DE5">
        <w:tc>
          <w:tcPr>
            <w:tcW w:w="10456" w:type="dxa"/>
            <w:tcBorders>
              <w:top w:val="dashed" w:sz="4" w:space="0" w:color="auto"/>
            </w:tcBorders>
          </w:tcPr>
          <w:p w14:paraId="7E528B9B" w14:textId="77777777" w:rsidR="007F5FAD" w:rsidRPr="00DA52DF" w:rsidRDefault="007F5FAD" w:rsidP="007F5FAD">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3FC2B564" w14:textId="77777777" w:rsidR="007F5FAD" w:rsidRPr="00DA52DF" w:rsidRDefault="007F5FAD" w:rsidP="007F5FAD">
            <w:pPr>
              <w:pStyle w:val="Normal1"/>
              <w:rPr>
                <w:rFonts w:ascii="Arial" w:eastAsia="Arial" w:hAnsi="Arial" w:cs="Arial"/>
                <w:b/>
                <w:sz w:val="22"/>
                <w:szCs w:val="22"/>
              </w:rPr>
            </w:pPr>
          </w:p>
          <w:p w14:paraId="2BB58F60" w14:textId="77777777" w:rsidR="007F5FAD" w:rsidRPr="00DA52DF" w:rsidRDefault="007F5FAD" w:rsidP="007F5FAD">
            <w:pPr>
              <w:pStyle w:val="Normal1"/>
              <w:rPr>
                <w:rFonts w:ascii="Arial" w:eastAsia="Arial" w:hAnsi="Arial" w:cs="Arial"/>
                <w:b/>
                <w:sz w:val="22"/>
                <w:szCs w:val="22"/>
              </w:rPr>
            </w:pPr>
          </w:p>
          <w:p w14:paraId="6F4A2BBE" w14:textId="77777777" w:rsidR="000A4611" w:rsidRPr="00DA52DF" w:rsidRDefault="000A4611" w:rsidP="007F5FAD">
            <w:pPr>
              <w:pStyle w:val="Normal1"/>
              <w:rPr>
                <w:rFonts w:ascii="Arial" w:eastAsia="Arial" w:hAnsi="Arial" w:cs="Arial"/>
                <w:b/>
                <w:sz w:val="22"/>
                <w:szCs w:val="22"/>
              </w:rPr>
            </w:pPr>
          </w:p>
          <w:p w14:paraId="0B7CF803" w14:textId="77777777" w:rsidR="0012294A" w:rsidRPr="00DA52DF" w:rsidRDefault="0012294A" w:rsidP="007F5FAD">
            <w:pPr>
              <w:pStyle w:val="Normal1"/>
              <w:rPr>
                <w:rFonts w:ascii="Arial" w:eastAsia="Arial" w:hAnsi="Arial" w:cs="Arial"/>
                <w:b/>
                <w:sz w:val="22"/>
                <w:szCs w:val="22"/>
              </w:rPr>
            </w:pPr>
          </w:p>
          <w:p w14:paraId="5443326D" w14:textId="77777777" w:rsidR="0012294A" w:rsidRPr="00DA52DF" w:rsidRDefault="0012294A" w:rsidP="007F5FAD">
            <w:pPr>
              <w:pStyle w:val="Normal1"/>
              <w:rPr>
                <w:rFonts w:ascii="Arial" w:eastAsia="Arial" w:hAnsi="Arial" w:cs="Arial"/>
                <w:b/>
                <w:sz w:val="22"/>
                <w:szCs w:val="22"/>
              </w:rPr>
            </w:pPr>
          </w:p>
          <w:p w14:paraId="30F2674D" w14:textId="77777777" w:rsidR="0012294A" w:rsidRPr="00DA52DF" w:rsidRDefault="0012294A" w:rsidP="007F5FAD">
            <w:pPr>
              <w:pStyle w:val="Normal1"/>
              <w:rPr>
                <w:rFonts w:ascii="Arial" w:eastAsia="Arial" w:hAnsi="Arial" w:cs="Arial"/>
                <w:b/>
                <w:sz w:val="22"/>
                <w:szCs w:val="22"/>
              </w:rPr>
            </w:pPr>
          </w:p>
          <w:p w14:paraId="5E71B76F" w14:textId="77777777" w:rsidR="0012294A" w:rsidRPr="00DA52DF" w:rsidRDefault="0012294A" w:rsidP="007F5FAD">
            <w:pPr>
              <w:pStyle w:val="Normal1"/>
              <w:rPr>
                <w:rFonts w:ascii="Arial" w:eastAsia="Arial" w:hAnsi="Arial" w:cs="Arial"/>
                <w:b/>
                <w:sz w:val="22"/>
                <w:szCs w:val="22"/>
              </w:rPr>
            </w:pPr>
          </w:p>
          <w:p w14:paraId="4B96FB95" w14:textId="77777777" w:rsidR="007F5FAD" w:rsidRPr="00DA52DF" w:rsidRDefault="007F5FAD" w:rsidP="007F5FAD">
            <w:pPr>
              <w:pStyle w:val="Normal1"/>
              <w:rPr>
                <w:rFonts w:ascii="Arial" w:eastAsia="Arial" w:hAnsi="Arial" w:cs="Arial"/>
                <w:sz w:val="22"/>
                <w:szCs w:val="22"/>
              </w:rPr>
            </w:pPr>
          </w:p>
        </w:tc>
      </w:tr>
      <w:tr w:rsidR="007F5FAD" w:rsidRPr="00DA52DF" w14:paraId="74FD9475" w14:textId="77777777" w:rsidTr="00561DE5">
        <w:tc>
          <w:tcPr>
            <w:tcW w:w="10456" w:type="dxa"/>
            <w:tcBorders>
              <w:bottom w:val="dashed" w:sz="4" w:space="0" w:color="auto"/>
            </w:tcBorders>
            <w:shd w:val="clear" w:color="auto" w:fill="F2F2F2" w:themeFill="background1" w:themeFillShade="F2"/>
          </w:tcPr>
          <w:p w14:paraId="48670666" w14:textId="77777777" w:rsidR="00E3437B" w:rsidRPr="00DA52DF" w:rsidRDefault="00E3437B"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t>Organisational standards</w:t>
            </w:r>
          </w:p>
          <w:p w14:paraId="336D5B62" w14:textId="77777777" w:rsidR="0012294A" w:rsidRPr="00DA52DF" w:rsidRDefault="0012294A" w:rsidP="00E3437B">
            <w:pPr>
              <w:pStyle w:val="Normal1"/>
              <w:rPr>
                <w:rFonts w:ascii="Arial" w:eastAsia="Arial" w:hAnsi="Arial" w:cs="Arial"/>
                <w:sz w:val="22"/>
                <w:szCs w:val="22"/>
              </w:rPr>
            </w:pPr>
          </w:p>
          <w:p w14:paraId="0557A0C3" w14:textId="77777777" w:rsidR="007F5FAD" w:rsidRPr="00DA52DF" w:rsidRDefault="00E3437B" w:rsidP="0012294A">
            <w:pPr>
              <w:pStyle w:val="Normal1"/>
              <w:ind w:left="720"/>
              <w:rPr>
                <w:rFonts w:ascii="Arial" w:eastAsia="Arial" w:hAnsi="Arial" w:cs="Arial"/>
                <w:sz w:val="22"/>
                <w:szCs w:val="22"/>
              </w:rPr>
            </w:pPr>
            <w:r w:rsidRPr="00DA52DF">
              <w:rPr>
                <w:rFonts w:ascii="Arial" w:eastAsia="Arial" w:hAnsi="Arial" w:cs="Arial"/>
                <w:sz w:val="22"/>
                <w:szCs w:val="22"/>
              </w:rPr>
              <w:t>Where conditions of participation have specified organisational qualifications or standards, please provide details of how these are met, or other equivalent standards that equal or exceed what has been requested.</w:t>
            </w:r>
          </w:p>
          <w:p w14:paraId="0DBF0A5F" w14:textId="77777777" w:rsidR="0056387A" w:rsidRPr="00DA52DF" w:rsidRDefault="0056387A" w:rsidP="0012294A">
            <w:pPr>
              <w:pStyle w:val="Normal1"/>
              <w:ind w:left="720"/>
              <w:rPr>
                <w:rFonts w:ascii="Arial" w:eastAsia="Arial" w:hAnsi="Arial" w:cs="Arial"/>
                <w:sz w:val="22"/>
                <w:szCs w:val="22"/>
              </w:rPr>
            </w:pPr>
          </w:p>
        </w:tc>
      </w:tr>
      <w:tr w:rsidR="00535A63" w:rsidRPr="00DA52DF" w14:paraId="2F9431EB" w14:textId="77777777" w:rsidTr="00561DE5">
        <w:tc>
          <w:tcPr>
            <w:tcW w:w="10456" w:type="dxa"/>
            <w:tcBorders>
              <w:top w:val="dashed" w:sz="4" w:space="0" w:color="auto"/>
            </w:tcBorders>
          </w:tcPr>
          <w:p w14:paraId="3F354451" w14:textId="77777777" w:rsidR="00535A63" w:rsidRPr="00DA52DF" w:rsidRDefault="00535A63" w:rsidP="00535A63">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798A9BFB" w14:textId="77777777" w:rsidR="00535A63" w:rsidRPr="00DA52DF" w:rsidRDefault="00535A63" w:rsidP="00535A63">
            <w:pPr>
              <w:pStyle w:val="Normal1"/>
              <w:rPr>
                <w:rFonts w:ascii="Arial" w:eastAsia="Arial" w:hAnsi="Arial" w:cs="Arial"/>
                <w:b/>
                <w:sz w:val="22"/>
                <w:szCs w:val="22"/>
              </w:rPr>
            </w:pPr>
          </w:p>
          <w:p w14:paraId="558EF41A" w14:textId="77777777" w:rsidR="000A4611" w:rsidRPr="00DA52DF" w:rsidRDefault="000A4611" w:rsidP="00535A63">
            <w:pPr>
              <w:pStyle w:val="Normal1"/>
              <w:rPr>
                <w:rFonts w:ascii="Arial" w:eastAsia="Arial" w:hAnsi="Arial" w:cs="Arial"/>
                <w:b/>
                <w:sz w:val="22"/>
                <w:szCs w:val="22"/>
              </w:rPr>
            </w:pPr>
          </w:p>
          <w:p w14:paraId="68377677" w14:textId="77777777" w:rsidR="000A4611" w:rsidRPr="00DA52DF" w:rsidRDefault="000A4611" w:rsidP="00535A63">
            <w:pPr>
              <w:pStyle w:val="Normal1"/>
              <w:rPr>
                <w:rFonts w:ascii="Arial" w:eastAsia="Arial" w:hAnsi="Arial" w:cs="Arial"/>
                <w:b/>
                <w:sz w:val="22"/>
                <w:szCs w:val="22"/>
              </w:rPr>
            </w:pPr>
          </w:p>
          <w:p w14:paraId="32C89816" w14:textId="77777777" w:rsidR="0012294A" w:rsidRPr="00DA52DF" w:rsidRDefault="0012294A" w:rsidP="00535A63">
            <w:pPr>
              <w:pStyle w:val="Normal1"/>
              <w:rPr>
                <w:rFonts w:ascii="Arial" w:eastAsia="Arial" w:hAnsi="Arial" w:cs="Arial"/>
                <w:b/>
                <w:sz w:val="22"/>
                <w:szCs w:val="22"/>
              </w:rPr>
            </w:pPr>
          </w:p>
          <w:p w14:paraId="547F4A33" w14:textId="77777777" w:rsidR="0012294A" w:rsidRPr="00DA52DF" w:rsidRDefault="0012294A" w:rsidP="00535A63">
            <w:pPr>
              <w:pStyle w:val="Normal1"/>
              <w:rPr>
                <w:rFonts w:ascii="Arial" w:eastAsia="Arial" w:hAnsi="Arial" w:cs="Arial"/>
                <w:b/>
                <w:sz w:val="22"/>
                <w:szCs w:val="22"/>
              </w:rPr>
            </w:pPr>
          </w:p>
          <w:p w14:paraId="324E67EF" w14:textId="77777777" w:rsidR="0012294A" w:rsidRPr="00DA52DF" w:rsidRDefault="0012294A" w:rsidP="00535A63">
            <w:pPr>
              <w:pStyle w:val="Normal1"/>
              <w:rPr>
                <w:rFonts w:ascii="Arial" w:eastAsia="Arial" w:hAnsi="Arial" w:cs="Arial"/>
                <w:b/>
                <w:sz w:val="22"/>
                <w:szCs w:val="22"/>
              </w:rPr>
            </w:pPr>
          </w:p>
          <w:p w14:paraId="04F61AC3" w14:textId="77777777" w:rsidR="0012294A" w:rsidRPr="00DA52DF" w:rsidRDefault="0012294A" w:rsidP="00535A63">
            <w:pPr>
              <w:pStyle w:val="Normal1"/>
              <w:rPr>
                <w:rFonts w:ascii="Arial" w:eastAsia="Arial" w:hAnsi="Arial" w:cs="Arial"/>
                <w:b/>
                <w:sz w:val="22"/>
                <w:szCs w:val="22"/>
              </w:rPr>
            </w:pPr>
          </w:p>
          <w:p w14:paraId="706D63A2" w14:textId="77777777" w:rsidR="00535A63" w:rsidRPr="00DA52DF" w:rsidRDefault="00535A63" w:rsidP="00535A63">
            <w:pPr>
              <w:pStyle w:val="Normal1"/>
              <w:rPr>
                <w:rFonts w:ascii="Arial" w:eastAsia="Arial" w:hAnsi="Arial" w:cs="Arial"/>
                <w:sz w:val="22"/>
                <w:szCs w:val="22"/>
              </w:rPr>
            </w:pPr>
          </w:p>
        </w:tc>
      </w:tr>
      <w:tr w:rsidR="00535A63" w:rsidRPr="00DA52DF" w14:paraId="389D105D" w14:textId="77777777" w:rsidTr="00561DE5">
        <w:tc>
          <w:tcPr>
            <w:tcW w:w="10456" w:type="dxa"/>
            <w:tcBorders>
              <w:bottom w:val="dashed" w:sz="4" w:space="0" w:color="auto"/>
            </w:tcBorders>
            <w:shd w:val="clear" w:color="auto" w:fill="F2F2F2" w:themeFill="background1" w:themeFillShade="F2"/>
          </w:tcPr>
          <w:p w14:paraId="634BC5C8" w14:textId="77777777" w:rsidR="00535A63" w:rsidRPr="00DA52DF" w:rsidRDefault="00535A63" w:rsidP="00C22F00">
            <w:pPr>
              <w:pStyle w:val="Normal1"/>
              <w:numPr>
                <w:ilvl w:val="0"/>
                <w:numId w:val="11"/>
              </w:numPr>
              <w:rPr>
                <w:rFonts w:ascii="Arial" w:eastAsia="Arial" w:hAnsi="Arial" w:cs="Arial"/>
                <w:sz w:val="22"/>
                <w:szCs w:val="22"/>
              </w:rPr>
            </w:pPr>
            <w:r w:rsidRPr="00DA52DF">
              <w:rPr>
                <w:rFonts w:ascii="Arial" w:eastAsia="Arial" w:hAnsi="Arial" w:cs="Arial"/>
                <w:sz w:val="22"/>
                <w:szCs w:val="22"/>
              </w:rPr>
              <w:t>Health and safety</w:t>
            </w:r>
          </w:p>
          <w:p w14:paraId="6CEF7972" w14:textId="77777777" w:rsidR="0012294A" w:rsidRPr="00DA52DF" w:rsidRDefault="0012294A" w:rsidP="0012294A">
            <w:pPr>
              <w:pStyle w:val="Normal1"/>
              <w:ind w:left="720"/>
              <w:rPr>
                <w:rFonts w:ascii="Arial" w:eastAsia="Arial" w:hAnsi="Arial" w:cs="Arial"/>
                <w:b/>
                <w:bCs/>
                <w:sz w:val="22"/>
                <w:szCs w:val="22"/>
              </w:rPr>
            </w:pPr>
          </w:p>
          <w:p w14:paraId="3A130AEB" w14:textId="77777777" w:rsidR="00535A63" w:rsidRPr="00DA52DF" w:rsidRDefault="00535A63" w:rsidP="0012294A">
            <w:pPr>
              <w:pStyle w:val="Normal1"/>
              <w:ind w:left="720"/>
              <w:rPr>
                <w:rFonts w:ascii="Arial" w:eastAsia="Arial" w:hAnsi="Arial" w:cs="Arial"/>
                <w:sz w:val="22"/>
                <w:szCs w:val="22"/>
              </w:rPr>
            </w:pPr>
            <w:r w:rsidRPr="00DA52DF">
              <w:rPr>
                <w:rFonts w:ascii="Arial" w:eastAsia="Arial" w:hAnsi="Arial" w:cs="Arial"/>
                <w:sz w:val="22"/>
                <w:szCs w:val="22"/>
              </w:rPr>
              <w:t>Please describe the arrangements you have in place to manage health and safety effectively and control significant risks relevant to the contract (including risks from the use of contractors, where relevant).</w:t>
            </w:r>
          </w:p>
          <w:p w14:paraId="0796A0A2" w14:textId="77777777" w:rsidR="0056387A" w:rsidRPr="00DA52DF" w:rsidRDefault="0056387A" w:rsidP="0012294A">
            <w:pPr>
              <w:pStyle w:val="Normal1"/>
              <w:ind w:left="720"/>
              <w:rPr>
                <w:rFonts w:ascii="Arial" w:eastAsia="Arial" w:hAnsi="Arial" w:cs="Arial"/>
                <w:sz w:val="22"/>
                <w:szCs w:val="22"/>
              </w:rPr>
            </w:pPr>
          </w:p>
        </w:tc>
      </w:tr>
      <w:tr w:rsidR="00235045" w:rsidRPr="00DA52DF" w14:paraId="55306133" w14:textId="77777777" w:rsidTr="00561DE5">
        <w:tc>
          <w:tcPr>
            <w:tcW w:w="10456" w:type="dxa"/>
            <w:tcBorders>
              <w:top w:val="dashed" w:sz="4" w:space="0" w:color="auto"/>
            </w:tcBorders>
          </w:tcPr>
          <w:p w14:paraId="7C898B62" w14:textId="77777777" w:rsidR="00235045" w:rsidRPr="00DA52DF" w:rsidRDefault="00235045" w:rsidP="00235045">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43B5395E" w14:textId="77777777" w:rsidR="00235045" w:rsidRPr="00DA52DF" w:rsidRDefault="00235045" w:rsidP="00235045">
            <w:pPr>
              <w:pStyle w:val="Normal1"/>
              <w:rPr>
                <w:rFonts w:ascii="Arial" w:eastAsia="Arial" w:hAnsi="Arial" w:cs="Arial"/>
                <w:b/>
                <w:sz w:val="22"/>
                <w:szCs w:val="22"/>
              </w:rPr>
            </w:pPr>
          </w:p>
          <w:p w14:paraId="1A66B447" w14:textId="77777777" w:rsidR="000A4611" w:rsidRPr="00DA52DF" w:rsidRDefault="000A4611" w:rsidP="00235045">
            <w:pPr>
              <w:pStyle w:val="Normal1"/>
              <w:rPr>
                <w:rFonts w:ascii="Arial" w:eastAsia="Arial" w:hAnsi="Arial" w:cs="Arial"/>
                <w:b/>
                <w:sz w:val="22"/>
                <w:szCs w:val="22"/>
              </w:rPr>
            </w:pPr>
          </w:p>
          <w:p w14:paraId="711EB532" w14:textId="77777777" w:rsidR="000A4611" w:rsidRPr="00DA52DF" w:rsidRDefault="000A4611" w:rsidP="00235045">
            <w:pPr>
              <w:pStyle w:val="Normal1"/>
              <w:rPr>
                <w:rFonts w:ascii="Arial" w:eastAsia="Arial" w:hAnsi="Arial" w:cs="Arial"/>
                <w:b/>
                <w:sz w:val="22"/>
                <w:szCs w:val="22"/>
              </w:rPr>
            </w:pPr>
          </w:p>
          <w:p w14:paraId="421A4237" w14:textId="77777777" w:rsidR="0012294A" w:rsidRPr="00DA52DF" w:rsidRDefault="0012294A" w:rsidP="00235045">
            <w:pPr>
              <w:pStyle w:val="Normal1"/>
              <w:rPr>
                <w:rFonts w:ascii="Arial" w:eastAsia="Arial" w:hAnsi="Arial" w:cs="Arial"/>
                <w:b/>
                <w:sz w:val="22"/>
                <w:szCs w:val="22"/>
              </w:rPr>
            </w:pPr>
          </w:p>
          <w:p w14:paraId="046B05FC" w14:textId="77777777" w:rsidR="0012294A" w:rsidRPr="00DA52DF" w:rsidRDefault="0012294A" w:rsidP="00235045">
            <w:pPr>
              <w:pStyle w:val="Normal1"/>
              <w:rPr>
                <w:rFonts w:ascii="Arial" w:eastAsia="Arial" w:hAnsi="Arial" w:cs="Arial"/>
                <w:b/>
                <w:sz w:val="22"/>
                <w:szCs w:val="22"/>
              </w:rPr>
            </w:pPr>
          </w:p>
          <w:p w14:paraId="18D14B66" w14:textId="77777777" w:rsidR="0012294A" w:rsidRPr="00DA52DF" w:rsidRDefault="0012294A" w:rsidP="00235045">
            <w:pPr>
              <w:pStyle w:val="Normal1"/>
              <w:rPr>
                <w:rFonts w:ascii="Arial" w:eastAsia="Arial" w:hAnsi="Arial" w:cs="Arial"/>
                <w:b/>
                <w:sz w:val="22"/>
                <w:szCs w:val="22"/>
              </w:rPr>
            </w:pPr>
          </w:p>
          <w:p w14:paraId="30463A08" w14:textId="77777777" w:rsidR="0012294A" w:rsidRPr="00DA52DF" w:rsidRDefault="0012294A" w:rsidP="00235045">
            <w:pPr>
              <w:pStyle w:val="Normal1"/>
              <w:rPr>
                <w:rFonts w:ascii="Arial" w:eastAsia="Arial" w:hAnsi="Arial" w:cs="Arial"/>
                <w:b/>
                <w:sz w:val="22"/>
                <w:szCs w:val="22"/>
              </w:rPr>
            </w:pPr>
          </w:p>
          <w:p w14:paraId="112D24AB" w14:textId="77777777" w:rsidR="0012294A" w:rsidRPr="00DA52DF" w:rsidRDefault="0012294A" w:rsidP="00235045">
            <w:pPr>
              <w:pStyle w:val="Normal1"/>
              <w:rPr>
                <w:rFonts w:ascii="Arial" w:eastAsia="Arial" w:hAnsi="Arial" w:cs="Arial"/>
                <w:b/>
                <w:sz w:val="22"/>
                <w:szCs w:val="22"/>
              </w:rPr>
            </w:pPr>
          </w:p>
          <w:p w14:paraId="0BE46CD8" w14:textId="77777777" w:rsidR="00235045" w:rsidRPr="00DA52DF" w:rsidRDefault="00235045" w:rsidP="00235045">
            <w:pPr>
              <w:pStyle w:val="Normal1"/>
              <w:rPr>
                <w:rFonts w:ascii="Arial" w:eastAsia="Arial" w:hAnsi="Arial" w:cs="Arial"/>
                <w:sz w:val="22"/>
                <w:szCs w:val="22"/>
              </w:rPr>
            </w:pPr>
          </w:p>
        </w:tc>
      </w:tr>
      <w:tr w:rsidR="0012294A" w:rsidRPr="00DA52DF" w14:paraId="23165571" w14:textId="77777777" w:rsidTr="00561DE5">
        <w:tc>
          <w:tcPr>
            <w:tcW w:w="10456" w:type="dxa"/>
            <w:tcBorders>
              <w:bottom w:val="dashed" w:sz="4" w:space="0" w:color="auto"/>
            </w:tcBorders>
            <w:shd w:val="clear" w:color="auto" w:fill="F2F2F2" w:themeFill="background1" w:themeFillShade="F2"/>
          </w:tcPr>
          <w:p w14:paraId="59115D20" w14:textId="77777777" w:rsidR="00A416E9" w:rsidRDefault="00A416E9" w:rsidP="00A416E9">
            <w:pPr>
              <w:pStyle w:val="Normal1"/>
              <w:ind w:left="360"/>
              <w:rPr>
                <w:rFonts w:ascii="Arial" w:eastAsia="Arial" w:hAnsi="Arial" w:cs="Arial"/>
                <w:sz w:val="22"/>
                <w:szCs w:val="22"/>
              </w:rPr>
            </w:pPr>
            <w:r>
              <w:rPr>
                <w:rFonts w:ascii="Arial" w:eastAsia="Arial" w:hAnsi="Arial" w:cs="Arial"/>
                <w:b/>
                <w:sz w:val="22"/>
                <w:szCs w:val="22"/>
              </w:rPr>
              <w:t xml:space="preserve">25a. </w:t>
            </w:r>
            <w:r w:rsidR="0012294A" w:rsidRPr="00A416E9">
              <w:rPr>
                <w:rFonts w:ascii="Arial" w:eastAsia="Arial" w:hAnsi="Arial" w:cs="Arial"/>
                <w:sz w:val="22"/>
                <w:szCs w:val="22"/>
              </w:rPr>
              <w:t>Technical Ability Conditions of Participation</w:t>
            </w:r>
          </w:p>
          <w:p w14:paraId="330894A0" w14:textId="77777777" w:rsidR="00A416E9" w:rsidRDefault="00A416E9" w:rsidP="00A416E9">
            <w:pPr>
              <w:pStyle w:val="Normal1"/>
              <w:ind w:left="360"/>
              <w:rPr>
                <w:rFonts w:ascii="Arial" w:eastAsia="Arial" w:hAnsi="Arial" w:cs="Arial"/>
                <w:sz w:val="22"/>
                <w:szCs w:val="22"/>
              </w:rPr>
            </w:pPr>
          </w:p>
          <w:p w14:paraId="3C0DCD5A" w14:textId="0A2E7343" w:rsidR="0012294A" w:rsidRPr="00DA52DF" w:rsidRDefault="00A416E9" w:rsidP="00A416E9">
            <w:pPr>
              <w:pStyle w:val="Normal1"/>
              <w:ind w:left="731"/>
              <w:rPr>
                <w:rFonts w:ascii="Arial" w:eastAsia="Arial" w:hAnsi="Arial" w:cs="Arial"/>
                <w:sz w:val="22"/>
                <w:szCs w:val="22"/>
              </w:rPr>
            </w:pPr>
            <w:r w:rsidRPr="00A416E9">
              <w:rPr>
                <w:rFonts w:ascii="Arial" w:eastAsia="Arial" w:hAnsi="Arial" w:cs="Arial"/>
                <w:sz w:val="22"/>
                <w:szCs w:val="22"/>
              </w:rPr>
              <w:t>Bidder confirms that all products used in the delivery of the service do not contain paradichlorobenzene or alkylphenol ethoxylates (APEs), in compliance with Government Buying Standards.</w:t>
            </w:r>
          </w:p>
          <w:p w14:paraId="788BB7C7" w14:textId="1238626E" w:rsidR="0012294A" w:rsidRPr="00DA52DF" w:rsidRDefault="0012294A" w:rsidP="0012294A">
            <w:pPr>
              <w:pStyle w:val="Normal1"/>
              <w:ind w:left="720"/>
              <w:rPr>
                <w:rFonts w:ascii="Arial" w:eastAsia="Arial" w:hAnsi="Arial" w:cs="Arial"/>
                <w:sz w:val="22"/>
                <w:szCs w:val="22"/>
              </w:rPr>
            </w:pPr>
          </w:p>
        </w:tc>
      </w:tr>
      <w:tr w:rsidR="00A416E9" w:rsidRPr="00DA52DF" w14:paraId="69722596" w14:textId="77777777" w:rsidTr="00561DE5">
        <w:tc>
          <w:tcPr>
            <w:tcW w:w="10456" w:type="dxa"/>
            <w:tcBorders>
              <w:top w:val="dashed" w:sz="4" w:space="0" w:color="auto"/>
              <w:bottom w:val="single" w:sz="4" w:space="0" w:color="auto"/>
            </w:tcBorders>
          </w:tcPr>
          <w:p w14:paraId="4F6732D6" w14:textId="77777777" w:rsidR="00A416E9" w:rsidRPr="00DA52DF" w:rsidRDefault="00A416E9" w:rsidP="00A416E9">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02C8B91C" w14:textId="77777777" w:rsidR="00A416E9" w:rsidRPr="00DA52DF" w:rsidRDefault="00A416E9" w:rsidP="004B5F65">
            <w:pPr>
              <w:pStyle w:val="Normal1"/>
              <w:rPr>
                <w:rFonts w:ascii="Arial" w:eastAsia="Arial" w:hAnsi="Arial" w:cs="Arial"/>
                <w:bCs/>
                <w:sz w:val="22"/>
                <w:szCs w:val="22"/>
              </w:rPr>
            </w:pPr>
          </w:p>
        </w:tc>
      </w:tr>
      <w:tr w:rsidR="00561DE5" w14:paraId="5FBEDD6E" w14:textId="77777777" w:rsidTr="00561DE5">
        <w:tc>
          <w:tcPr>
            <w:tcW w:w="10456" w:type="dxa"/>
            <w:shd w:val="clear" w:color="auto" w:fill="F2F2F2" w:themeFill="background1" w:themeFillShade="F2"/>
          </w:tcPr>
          <w:p w14:paraId="334B79A4" w14:textId="05BF5ECA" w:rsidR="00561DE5" w:rsidRDefault="00561DE5" w:rsidP="00561DE5">
            <w:pPr>
              <w:pStyle w:val="Normal1"/>
              <w:ind w:left="360"/>
              <w:rPr>
                <w:rFonts w:ascii="Arial" w:eastAsia="Arial" w:hAnsi="Arial" w:cs="Arial"/>
                <w:sz w:val="22"/>
                <w:szCs w:val="22"/>
              </w:rPr>
            </w:pPr>
            <w:r w:rsidRPr="00561DE5">
              <w:rPr>
                <w:rFonts w:ascii="Arial" w:eastAsia="Arial" w:hAnsi="Arial" w:cs="Arial"/>
                <w:b/>
                <w:bCs/>
                <w:sz w:val="22"/>
                <w:szCs w:val="22"/>
              </w:rPr>
              <w:lastRenderedPageBreak/>
              <w:t>25</w:t>
            </w:r>
            <w:r w:rsidRPr="00561DE5">
              <w:rPr>
                <w:rFonts w:ascii="Arial" w:eastAsia="Arial" w:hAnsi="Arial" w:cs="Arial"/>
                <w:b/>
                <w:bCs/>
                <w:sz w:val="22"/>
                <w:szCs w:val="22"/>
              </w:rPr>
              <w:t>b</w:t>
            </w:r>
            <w:r w:rsidRPr="00561DE5">
              <w:rPr>
                <w:rFonts w:ascii="Arial" w:eastAsia="Arial" w:hAnsi="Arial" w:cs="Arial"/>
                <w:sz w:val="22"/>
                <w:szCs w:val="22"/>
              </w:rPr>
              <w:t xml:space="preserve">. </w:t>
            </w:r>
            <w:r w:rsidRPr="00A416E9">
              <w:rPr>
                <w:rFonts w:ascii="Arial" w:eastAsia="Arial" w:hAnsi="Arial" w:cs="Arial"/>
                <w:sz w:val="22"/>
                <w:szCs w:val="22"/>
              </w:rPr>
              <w:t>Technical Ability Conditions of Participation</w:t>
            </w:r>
          </w:p>
          <w:p w14:paraId="71864FAF" w14:textId="77777777" w:rsidR="00561DE5" w:rsidRDefault="00561DE5" w:rsidP="00561DE5">
            <w:pPr>
              <w:pStyle w:val="Normal1"/>
              <w:ind w:left="360"/>
              <w:rPr>
                <w:rFonts w:ascii="Arial" w:eastAsia="Arial" w:hAnsi="Arial" w:cs="Arial"/>
                <w:sz w:val="22"/>
                <w:szCs w:val="22"/>
              </w:rPr>
            </w:pPr>
          </w:p>
          <w:p w14:paraId="49612232" w14:textId="77777777" w:rsidR="00561DE5" w:rsidRDefault="00561DE5" w:rsidP="00561DE5">
            <w:pPr>
              <w:pStyle w:val="Normal1"/>
              <w:ind w:left="731"/>
              <w:rPr>
                <w:rFonts w:ascii="Arial" w:eastAsia="Arial" w:hAnsi="Arial" w:cs="Arial"/>
                <w:sz w:val="22"/>
                <w:szCs w:val="22"/>
              </w:rPr>
            </w:pPr>
            <w:r w:rsidRPr="00561DE5">
              <w:rPr>
                <w:rFonts w:ascii="Arial" w:eastAsia="Arial" w:hAnsi="Arial" w:cs="Arial"/>
                <w:sz w:val="22"/>
                <w:szCs w:val="22"/>
              </w:rPr>
              <w:t>Bidder confirms that they will provide details of all products proposed for use that fall within the scope of the Mandatory GBS for cleaning products, along with verification proving compliance with the criteria</w:t>
            </w:r>
            <w:r>
              <w:rPr>
                <w:rFonts w:ascii="Arial" w:eastAsia="Arial" w:hAnsi="Arial" w:cs="Arial"/>
                <w:sz w:val="22"/>
                <w:szCs w:val="22"/>
              </w:rPr>
              <w:t>.</w:t>
            </w:r>
          </w:p>
          <w:p w14:paraId="40217CD5" w14:textId="68C36ED7" w:rsidR="00561DE5" w:rsidRPr="00561DE5" w:rsidRDefault="00561DE5" w:rsidP="00561DE5">
            <w:pPr>
              <w:pStyle w:val="Normal1"/>
              <w:ind w:left="731"/>
              <w:rPr>
                <w:rFonts w:ascii="Arial" w:eastAsia="Arial" w:hAnsi="Arial" w:cs="Arial"/>
                <w:sz w:val="22"/>
                <w:szCs w:val="22"/>
              </w:rPr>
            </w:pPr>
          </w:p>
        </w:tc>
      </w:tr>
      <w:tr w:rsidR="00561DE5" w14:paraId="4ABA9605" w14:textId="77777777" w:rsidTr="00561DE5">
        <w:tc>
          <w:tcPr>
            <w:tcW w:w="10456" w:type="dxa"/>
          </w:tcPr>
          <w:p w14:paraId="745B6CFF" w14:textId="77777777" w:rsidR="00561DE5" w:rsidRDefault="00561DE5" w:rsidP="00561DE5">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6414730E" w14:textId="77777777" w:rsidR="00561DE5" w:rsidRPr="00DA52DF" w:rsidRDefault="00561DE5" w:rsidP="00561DE5">
            <w:pPr>
              <w:pStyle w:val="Normal1"/>
              <w:rPr>
                <w:rFonts w:ascii="Arial" w:eastAsia="Arial" w:hAnsi="Arial" w:cs="Arial"/>
                <w:bCs/>
                <w:sz w:val="22"/>
                <w:szCs w:val="22"/>
              </w:rPr>
            </w:pPr>
          </w:p>
          <w:p w14:paraId="3841ADF0" w14:textId="77777777" w:rsidR="00561DE5" w:rsidRDefault="00561DE5" w:rsidP="007F1F59">
            <w:pPr>
              <w:pStyle w:val="Normal1"/>
              <w:rPr>
                <w:rFonts w:ascii="Arial" w:eastAsia="Arial" w:hAnsi="Arial" w:cs="Arial"/>
              </w:rPr>
            </w:pPr>
          </w:p>
        </w:tc>
      </w:tr>
      <w:tr w:rsidR="00561DE5" w14:paraId="4CB3C690" w14:textId="77777777" w:rsidTr="00561DE5">
        <w:tc>
          <w:tcPr>
            <w:tcW w:w="10456" w:type="dxa"/>
            <w:shd w:val="clear" w:color="auto" w:fill="F2F2F2" w:themeFill="background1" w:themeFillShade="F2"/>
          </w:tcPr>
          <w:p w14:paraId="3E82CF37" w14:textId="716712BB" w:rsidR="00561DE5" w:rsidRDefault="00561DE5" w:rsidP="00561DE5">
            <w:pPr>
              <w:pStyle w:val="Normal1"/>
              <w:ind w:left="360"/>
              <w:rPr>
                <w:rFonts w:ascii="Arial" w:eastAsia="Arial" w:hAnsi="Arial" w:cs="Arial"/>
                <w:sz w:val="22"/>
                <w:szCs w:val="22"/>
              </w:rPr>
            </w:pPr>
            <w:r w:rsidRPr="00561DE5">
              <w:rPr>
                <w:rFonts w:ascii="Arial" w:eastAsia="Arial" w:hAnsi="Arial" w:cs="Arial"/>
                <w:b/>
                <w:bCs/>
                <w:sz w:val="22"/>
                <w:szCs w:val="22"/>
              </w:rPr>
              <w:t>25</w:t>
            </w:r>
            <w:r>
              <w:rPr>
                <w:rFonts w:ascii="Arial" w:eastAsia="Arial" w:hAnsi="Arial" w:cs="Arial"/>
                <w:b/>
                <w:bCs/>
                <w:sz w:val="22"/>
                <w:szCs w:val="22"/>
              </w:rPr>
              <w:t>c</w:t>
            </w:r>
            <w:r w:rsidRPr="00561DE5">
              <w:rPr>
                <w:rFonts w:ascii="Arial" w:eastAsia="Arial" w:hAnsi="Arial" w:cs="Arial"/>
                <w:sz w:val="22"/>
                <w:szCs w:val="22"/>
              </w:rPr>
              <w:t xml:space="preserve">. </w:t>
            </w:r>
            <w:r w:rsidRPr="00A416E9">
              <w:rPr>
                <w:rFonts w:ascii="Arial" w:eastAsia="Arial" w:hAnsi="Arial" w:cs="Arial"/>
                <w:sz w:val="22"/>
                <w:szCs w:val="22"/>
              </w:rPr>
              <w:t>Technical Ability Conditions of Participation</w:t>
            </w:r>
          </w:p>
          <w:p w14:paraId="3B54511D" w14:textId="77777777" w:rsidR="00561DE5" w:rsidRDefault="00561DE5" w:rsidP="00561DE5">
            <w:pPr>
              <w:pStyle w:val="Normal1"/>
              <w:ind w:left="360"/>
              <w:rPr>
                <w:rFonts w:ascii="Arial" w:eastAsia="Arial" w:hAnsi="Arial" w:cs="Arial"/>
                <w:sz w:val="22"/>
                <w:szCs w:val="22"/>
              </w:rPr>
            </w:pPr>
          </w:p>
          <w:p w14:paraId="266612FB" w14:textId="77777777" w:rsidR="00561DE5" w:rsidRDefault="00561DE5" w:rsidP="00561DE5">
            <w:pPr>
              <w:pStyle w:val="Normal1"/>
              <w:ind w:left="731"/>
              <w:rPr>
                <w:rFonts w:ascii="Arial" w:eastAsia="Arial" w:hAnsi="Arial" w:cs="Arial"/>
                <w:sz w:val="22"/>
                <w:szCs w:val="22"/>
              </w:rPr>
            </w:pPr>
            <w:r w:rsidRPr="00561DE5">
              <w:rPr>
                <w:rFonts w:ascii="Arial" w:eastAsia="Arial" w:hAnsi="Arial" w:cs="Arial"/>
                <w:sz w:val="22"/>
                <w:szCs w:val="22"/>
              </w:rPr>
              <w:t>Bidder confirms that after the first 6 months of the contract, and at the end of every contract year, the contractor must submit a report detailing the name and quantity of all cleaning products used. For any products not mentioned in the initial bid but used later, the contractor must provide proof of compliance with the relevant criteria.</w:t>
            </w:r>
          </w:p>
          <w:p w14:paraId="731A22BE" w14:textId="555C4610" w:rsidR="00561DE5" w:rsidRDefault="00561DE5" w:rsidP="00561DE5">
            <w:pPr>
              <w:pStyle w:val="Normal1"/>
              <w:ind w:left="731"/>
              <w:rPr>
                <w:rFonts w:ascii="Arial" w:eastAsia="Arial" w:hAnsi="Arial" w:cs="Arial"/>
              </w:rPr>
            </w:pPr>
          </w:p>
        </w:tc>
      </w:tr>
      <w:tr w:rsidR="00561DE5" w14:paraId="3FC70FA2" w14:textId="77777777" w:rsidTr="00561DE5">
        <w:tc>
          <w:tcPr>
            <w:tcW w:w="10456" w:type="dxa"/>
          </w:tcPr>
          <w:p w14:paraId="727162CE" w14:textId="77777777" w:rsidR="00561DE5" w:rsidRDefault="00561DE5" w:rsidP="00561DE5">
            <w:pPr>
              <w:pStyle w:val="Normal1"/>
              <w:rPr>
                <w:rFonts w:ascii="Arial" w:eastAsia="Arial" w:hAnsi="Arial" w:cs="Arial"/>
                <w:bCs/>
                <w:sz w:val="22"/>
                <w:szCs w:val="22"/>
              </w:rPr>
            </w:pPr>
            <w:r w:rsidRPr="00DA52DF">
              <w:rPr>
                <w:rFonts w:ascii="Arial" w:eastAsia="Arial" w:hAnsi="Arial" w:cs="Arial"/>
                <w:bCs/>
                <w:sz w:val="22"/>
                <w:szCs w:val="22"/>
              </w:rPr>
              <w:t>[Insert information]</w:t>
            </w:r>
          </w:p>
          <w:p w14:paraId="25483F30" w14:textId="77777777" w:rsidR="00561DE5" w:rsidRPr="00DA52DF" w:rsidRDefault="00561DE5" w:rsidP="00561DE5">
            <w:pPr>
              <w:pStyle w:val="Normal1"/>
              <w:rPr>
                <w:rFonts w:ascii="Arial" w:eastAsia="Arial" w:hAnsi="Arial" w:cs="Arial"/>
                <w:bCs/>
                <w:sz w:val="22"/>
                <w:szCs w:val="22"/>
              </w:rPr>
            </w:pPr>
          </w:p>
          <w:p w14:paraId="27D55FC0" w14:textId="77777777" w:rsidR="00561DE5" w:rsidRDefault="00561DE5" w:rsidP="007F1F59">
            <w:pPr>
              <w:pStyle w:val="Normal1"/>
              <w:rPr>
                <w:rFonts w:ascii="Arial" w:eastAsia="Arial" w:hAnsi="Arial" w:cs="Arial"/>
              </w:rPr>
            </w:pPr>
          </w:p>
        </w:tc>
      </w:tr>
    </w:tbl>
    <w:p w14:paraId="26358308" w14:textId="77777777" w:rsidR="0012294A" w:rsidRDefault="0012294A" w:rsidP="007F1F59">
      <w:pPr>
        <w:pStyle w:val="Normal1"/>
        <w:rPr>
          <w:rFonts w:ascii="Arial" w:eastAsia="Arial" w:hAnsi="Arial" w:cs="Arial"/>
        </w:rPr>
      </w:pPr>
    </w:p>
    <w:p w14:paraId="34BEB5C7" w14:textId="77777777" w:rsidR="00A416E9" w:rsidRDefault="00A416E9" w:rsidP="007F1F59">
      <w:pPr>
        <w:pStyle w:val="Normal1"/>
        <w:rPr>
          <w:rFonts w:ascii="Arial" w:eastAsia="Arial" w:hAnsi="Arial" w:cs="Arial"/>
        </w:rPr>
      </w:pPr>
    </w:p>
    <w:p w14:paraId="0CEB0062" w14:textId="5FACE62F" w:rsidR="00561DE5" w:rsidRDefault="00561DE5">
      <w:pPr>
        <w:rPr>
          <w:rFonts w:eastAsia="Arial"/>
          <w:color w:val="000000"/>
        </w:rPr>
      </w:pPr>
      <w:r>
        <w:rPr>
          <w:rFonts w:eastAsia="Arial"/>
        </w:rPr>
        <w:br w:type="page"/>
      </w:r>
    </w:p>
    <w:p w14:paraId="07077970" w14:textId="77777777" w:rsidR="00A416E9" w:rsidRDefault="00A416E9" w:rsidP="007F1F59">
      <w:pPr>
        <w:pStyle w:val="Normal1"/>
        <w:rPr>
          <w:rFonts w:ascii="Arial" w:eastAsia="Arial" w:hAnsi="Arial" w:cs="Arial"/>
        </w:rPr>
      </w:pPr>
    </w:p>
    <w:p w14:paraId="2A5CCF3D" w14:textId="77777777" w:rsidR="00A416E9" w:rsidRDefault="00A416E9" w:rsidP="007F1F59">
      <w:pPr>
        <w:pStyle w:val="Normal1"/>
        <w:rPr>
          <w:rFonts w:ascii="Arial" w:eastAsia="Arial" w:hAnsi="Arial" w:cs="Arial"/>
        </w:rPr>
      </w:pPr>
    </w:p>
    <w:p w14:paraId="6B64A1B8" w14:textId="77777777" w:rsidR="00A416E9" w:rsidRDefault="00A416E9" w:rsidP="007F1F59">
      <w:pPr>
        <w:pStyle w:val="Normal1"/>
        <w:rPr>
          <w:rFonts w:ascii="Arial" w:eastAsia="Arial" w:hAnsi="Arial" w:cs="Arial"/>
        </w:rPr>
      </w:pPr>
    </w:p>
    <w:p w14:paraId="6DF09CED" w14:textId="77777777" w:rsidR="00DA52DF" w:rsidRPr="002B5061" w:rsidRDefault="00DA52DF" w:rsidP="007F1F59">
      <w:pPr>
        <w:pStyle w:val="Normal1"/>
        <w:rPr>
          <w:rFonts w:ascii="Arial" w:eastAsia="Arial" w:hAnsi="Arial" w:cs="Arial"/>
        </w:rPr>
      </w:pPr>
    </w:p>
    <w:tbl>
      <w:tblPr>
        <w:tblStyle w:val="TableGrid"/>
        <w:tblW w:w="0" w:type="auto"/>
        <w:tblLook w:val="04A0" w:firstRow="1" w:lastRow="0" w:firstColumn="1" w:lastColumn="0" w:noHBand="0" w:noVBand="1"/>
      </w:tblPr>
      <w:tblGrid>
        <w:gridCol w:w="10456"/>
      </w:tblGrid>
      <w:tr w:rsidR="008E2F98" w:rsidRPr="00D4323C" w14:paraId="04227CDE" w14:textId="77777777" w:rsidTr="004B5F65">
        <w:trPr>
          <w:trHeight w:val="423"/>
        </w:trPr>
        <w:tc>
          <w:tcPr>
            <w:tcW w:w="10456" w:type="dxa"/>
            <w:shd w:val="clear" w:color="auto" w:fill="361E54"/>
            <w:vAlign w:val="center"/>
          </w:tcPr>
          <w:p w14:paraId="42C113D4" w14:textId="77777777" w:rsidR="008E2F98" w:rsidRPr="004B5F65" w:rsidRDefault="008E2F98" w:rsidP="004B5F65">
            <w:pPr>
              <w:pStyle w:val="Normal1"/>
              <w:rPr>
                <w:rFonts w:ascii="Arial" w:eastAsia="Arial" w:hAnsi="Arial" w:cs="Arial"/>
                <w:b/>
                <w:bCs/>
                <w:color w:val="FFFFFF" w:themeColor="background1"/>
                <w:sz w:val="22"/>
                <w:szCs w:val="22"/>
              </w:rPr>
            </w:pPr>
            <w:r w:rsidRPr="004B5F65">
              <w:rPr>
                <w:rFonts w:ascii="Arial" w:eastAsia="Arial" w:hAnsi="Arial" w:cs="Arial"/>
                <w:b/>
                <w:bCs/>
                <w:color w:val="FFFFFF" w:themeColor="background1"/>
                <w:sz w:val="22"/>
                <w:szCs w:val="22"/>
              </w:rPr>
              <w:t>Confirmations</w:t>
            </w:r>
          </w:p>
        </w:tc>
      </w:tr>
      <w:tr w:rsidR="00B94F4C" w:rsidRPr="00D4323C" w14:paraId="266547FB" w14:textId="77777777" w:rsidTr="00280285">
        <w:tc>
          <w:tcPr>
            <w:tcW w:w="10456" w:type="dxa"/>
            <w:tcBorders>
              <w:bottom w:val="dashed" w:sz="4" w:space="0" w:color="auto"/>
            </w:tcBorders>
            <w:shd w:val="clear" w:color="auto" w:fill="F2F2F2" w:themeFill="background1" w:themeFillShade="F2"/>
          </w:tcPr>
          <w:p w14:paraId="3A1D03C0" w14:textId="77777777" w:rsidR="004B5F65" w:rsidRPr="00DA52DF" w:rsidRDefault="004B5F65" w:rsidP="004B5F65">
            <w:pPr>
              <w:pStyle w:val="Normal1"/>
              <w:ind w:left="720"/>
              <w:rPr>
                <w:rFonts w:ascii="Arial" w:eastAsia="Arial" w:hAnsi="Arial" w:cs="Arial"/>
                <w:sz w:val="22"/>
                <w:szCs w:val="22"/>
              </w:rPr>
            </w:pPr>
          </w:p>
          <w:p w14:paraId="0625B1F3" w14:textId="77777777" w:rsidR="00B94F4C" w:rsidRPr="00DA52DF" w:rsidRDefault="00B94F4C" w:rsidP="004B5F65">
            <w:pPr>
              <w:pStyle w:val="Normal1"/>
              <w:ind w:left="720"/>
              <w:rPr>
                <w:rFonts w:ascii="Arial" w:eastAsia="Arial" w:hAnsi="Arial" w:cs="Arial"/>
                <w:sz w:val="22"/>
                <w:szCs w:val="22"/>
              </w:rPr>
            </w:pPr>
            <w:r w:rsidRPr="00DA52DF">
              <w:rPr>
                <w:rFonts w:ascii="Arial" w:eastAsia="Arial" w:hAnsi="Arial" w:cs="Arial"/>
                <w:sz w:val="22"/>
                <w:szCs w:val="22"/>
              </w:rPr>
              <w:t>I confirm that:</w:t>
            </w:r>
          </w:p>
          <w:p w14:paraId="6F28588B" w14:textId="77777777" w:rsidR="00C22F00" w:rsidRPr="00DA52DF" w:rsidRDefault="00C22F00" w:rsidP="004B5F65">
            <w:pPr>
              <w:pStyle w:val="Normal1"/>
              <w:ind w:left="720"/>
              <w:rPr>
                <w:rFonts w:ascii="Arial" w:eastAsia="Arial" w:hAnsi="Arial" w:cs="Arial"/>
                <w:sz w:val="22"/>
                <w:szCs w:val="22"/>
              </w:rPr>
            </w:pPr>
          </w:p>
          <w:p w14:paraId="79D9BF35" w14:textId="77777777" w:rsidR="00B94F4C" w:rsidRPr="00DA52DF" w:rsidRDefault="00B94F4C" w:rsidP="004B5F65">
            <w:pPr>
              <w:pStyle w:val="Normal1"/>
              <w:numPr>
                <w:ilvl w:val="1"/>
                <w:numId w:val="15"/>
              </w:numPr>
              <w:rPr>
                <w:rFonts w:ascii="Arial" w:eastAsia="Arial" w:hAnsi="Arial" w:cs="Arial"/>
                <w:sz w:val="22"/>
                <w:szCs w:val="22"/>
              </w:rPr>
            </w:pPr>
            <w:r w:rsidRPr="00DA52DF">
              <w:rPr>
                <w:rFonts w:ascii="Arial" w:eastAsia="Arial" w:hAnsi="Arial" w:cs="Arial"/>
                <w:sz w:val="22"/>
                <w:szCs w:val="22"/>
              </w:rPr>
              <w:t xml:space="preserve">to the best of my knowledge the answers </w:t>
            </w:r>
            <w:proofErr w:type="gramStart"/>
            <w:r w:rsidRPr="00DA52DF">
              <w:rPr>
                <w:rFonts w:ascii="Arial" w:eastAsia="Arial" w:hAnsi="Arial" w:cs="Arial"/>
                <w:sz w:val="22"/>
                <w:szCs w:val="22"/>
              </w:rPr>
              <w:t>submitted</w:t>
            </w:r>
            <w:proofErr w:type="gramEnd"/>
            <w:r w:rsidRPr="00DA52DF">
              <w:rPr>
                <w:rFonts w:ascii="Arial" w:eastAsia="Arial" w:hAnsi="Arial" w:cs="Arial"/>
                <w:sz w:val="22"/>
                <w:szCs w:val="22"/>
              </w:rPr>
              <w:t xml:space="preserve"> and information contained in this document are complete, accurate and not misleading</w:t>
            </w:r>
          </w:p>
          <w:p w14:paraId="3189580E" w14:textId="77777777" w:rsidR="00B94F4C" w:rsidRPr="00DA52DF" w:rsidRDefault="00B94F4C" w:rsidP="004B5F65">
            <w:pPr>
              <w:pStyle w:val="Normal1"/>
              <w:numPr>
                <w:ilvl w:val="1"/>
                <w:numId w:val="15"/>
              </w:numPr>
              <w:rPr>
                <w:rFonts w:ascii="Arial" w:eastAsia="Arial" w:hAnsi="Arial" w:cs="Arial"/>
                <w:sz w:val="22"/>
                <w:szCs w:val="22"/>
              </w:rPr>
            </w:pPr>
            <w:r w:rsidRPr="00DA52DF">
              <w:rPr>
                <w:rFonts w:ascii="Arial" w:eastAsia="Arial" w:hAnsi="Arial" w:cs="Arial"/>
                <w:sz w:val="22"/>
                <w:szCs w:val="22"/>
              </w:rPr>
              <w:t>upon request and without delay I will provide any additional information requested of us</w:t>
            </w:r>
          </w:p>
          <w:p w14:paraId="7D03D80A" w14:textId="77777777" w:rsidR="00B94F4C" w:rsidRPr="00DA52DF" w:rsidRDefault="00B94F4C" w:rsidP="004B5F65">
            <w:pPr>
              <w:pStyle w:val="Normal1"/>
              <w:numPr>
                <w:ilvl w:val="1"/>
                <w:numId w:val="15"/>
              </w:numPr>
              <w:rPr>
                <w:rFonts w:ascii="Arial" w:eastAsia="Arial" w:hAnsi="Arial" w:cs="Arial"/>
                <w:sz w:val="22"/>
                <w:szCs w:val="22"/>
              </w:rPr>
            </w:pPr>
            <w:r w:rsidRPr="00DA52DF">
              <w:rPr>
                <w:rFonts w:ascii="Arial" w:eastAsia="Arial" w:hAnsi="Arial" w:cs="Arial"/>
                <w:sz w:val="22"/>
                <w:szCs w:val="22"/>
              </w:rPr>
              <w:t>I understand that the response to this questionnaire will be used to assess whether our organisation is entitled to participate in, or continue to participate in, this procurement</w:t>
            </w:r>
          </w:p>
          <w:p w14:paraId="1783F85D" w14:textId="77777777" w:rsidR="00C22F00" w:rsidRPr="00DA52DF" w:rsidRDefault="00C22F00" w:rsidP="004B5F65">
            <w:pPr>
              <w:pStyle w:val="Normal1"/>
              <w:ind w:left="1440"/>
              <w:rPr>
                <w:rFonts w:ascii="Arial" w:eastAsia="Arial" w:hAnsi="Arial" w:cs="Arial"/>
                <w:sz w:val="22"/>
                <w:szCs w:val="22"/>
              </w:rPr>
            </w:pPr>
          </w:p>
          <w:p w14:paraId="3CDBBDA9" w14:textId="77777777" w:rsidR="00B94F4C" w:rsidRPr="00DA52DF" w:rsidRDefault="00B94F4C" w:rsidP="004B5F65">
            <w:pPr>
              <w:pStyle w:val="Normal1"/>
              <w:ind w:left="720"/>
              <w:rPr>
                <w:rFonts w:ascii="Arial" w:eastAsia="Arial" w:hAnsi="Arial" w:cs="Arial"/>
                <w:sz w:val="22"/>
                <w:szCs w:val="22"/>
              </w:rPr>
            </w:pPr>
            <w:r w:rsidRPr="00DA52DF">
              <w:rPr>
                <w:rFonts w:ascii="Arial" w:eastAsia="Arial" w:hAnsi="Arial" w:cs="Arial"/>
                <w:sz w:val="22"/>
                <w:szCs w:val="22"/>
              </w:rPr>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p>
          <w:p w14:paraId="5507C6DF" w14:textId="77777777" w:rsidR="00D258D5" w:rsidRPr="00DA52DF" w:rsidRDefault="00D258D5" w:rsidP="00B94F4C">
            <w:pPr>
              <w:pStyle w:val="Normal1"/>
              <w:rPr>
                <w:rFonts w:ascii="Arial" w:eastAsia="Arial" w:hAnsi="Arial" w:cs="Arial"/>
                <w:sz w:val="22"/>
                <w:szCs w:val="22"/>
              </w:rPr>
            </w:pPr>
          </w:p>
        </w:tc>
      </w:tr>
      <w:tr w:rsidR="00B94F4C" w:rsidRPr="00D4323C" w14:paraId="699FE309" w14:textId="77777777" w:rsidTr="00DA52DF">
        <w:trPr>
          <w:trHeight w:val="252"/>
        </w:trPr>
        <w:tc>
          <w:tcPr>
            <w:tcW w:w="10456" w:type="dxa"/>
            <w:tcBorders>
              <w:top w:val="dashed" w:sz="4" w:space="0" w:color="auto"/>
            </w:tcBorders>
          </w:tcPr>
          <w:p w14:paraId="16874266" w14:textId="77777777" w:rsidR="003B0322" w:rsidRPr="00DA52DF" w:rsidRDefault="004553C1" w:rsidP="00B94F4C">
            <w:pPr>
              <w:pStyle w:val="Normal1"/>
              <w:rPr>
                <w:rFonts w:ascii="Arial" w:eastAsia="Arial" w:hAnsi="Arial" w:cs="Arial"/>
                <w:bCs/>
                <w:sz w:val="22"/>
                <w:szCs w:val="22"/>
              </w:rPr>
            </w:pPr>
            <w:r w:rsidRPr="00DA52DF">
              <w:rPr>
                <w:rFonts w:ascii="Arial" w:eastAsia="Arial" w:hAnsi="Arial" w:cs="Arial"/>
                <w:bCs/>
                <w:sz w:val="22"/>
                <w:szCs w:val="22"/>
              </w:rPr>
              <w:t>[Insert Yes or No]</w:t>
            </w:r>
          </w:p>
          <w:p w14:paraId="5E0B1134" w14:textId="77777777" w:rsidR="004553C1" w:rsidRPr="00DA52DF" w:rsidRDefault="004553C1" w:rsidP="00B94F4C">
            <w:pPr>
              <w:pStyle w:val="Normal1"/>
              <w:rPr>
                <w:rFonts w:ascii="Arial" w:eastAsia="Arial" w:hAnsi="Arial" w:cs="Arial"/>
                <w:sz w:val="22"/>
                <w:szCs w:val="22"/>
              </w:rPr>
            </w:pPr>
          </w:p>
        </w:tc>
      </w:tr>
    </w:tbl>
    <w:p w14:paraId="35D5C6BB" w14:textId="77777777" w:rsidR="008B067A" w:rsidRPr="00D4323C" w:rsidRDefault="008B067A" w:rsidP="007F1F59">
      <w:pPr>
        <w:pStyle w:val="Normal1"/>
        <w:rPr>
          <w:rFonts w:ascii="Arial" w:eastAsia="Arial" w:hAnsi="Arial" w:cs="Arial"/>
        </w:rPr>
      </w:pPr>
    </w:p>
    <w:p w14:paraId="6535D470" w14:textId="77777777" w:rsidR="008B067A" w:rsidRPr="00DA52DF" w:rsidRDefault="008B067A" w:rsidP="007F1F59">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60B6D283"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5D23CB17"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Signed</w:t>
            </w:r>
          </w:p>
        </w:tc>
        <w:tc>
          <w:tcPr>
            <w:tcW w:w="7796" w:type="dxa"/>
            <w:tcBorders>
              <w:top w:val="single" w:sz="4" w:space="0" w:color="auto"/>
              <w:left w:val="single" w:sz="4" w:space="0" w:color="auto"/>
              <w:bottom w:val="single" w:sz="4" w:space="0" w:color="auto"/>
              <w:right w:val="single" w:sz="4" w:space="0" w:color="auto"/>
            </w:tcBorders>
          </w:tcPr>
          <w:p w14:paraId="41331B9B" w14:textId="77777777" w:rsidR="00B95158" w:rsidRPr="00DA52DF" w:rsidRDefault="00B95158">
            <w:pPr>
              <w:pStyle w:val="Normal1"/>
              <w:rPr>
                <w:rFonts w:ascii="Arial" w:eastAsia="Arial" w:hAnsi="Arial" w:cs="Arial"/>
                <w:sz w:val="22"/>
                <w:szCs w:val="22"/>
              </w:rPr>
            </w:pPr>
          </w:p>
        </w:tc>
      </w:tr>
    </w:tbl>
    <w:p w14:paraId="60B6D72F" w14:textId="77777777" w:rsidR="00B95158" w:rsidRPr="00DA52DF" w:rsidRDefault="00B95158" w:rsidP="00B95158">
      <w:pPr>
        <w:pStyle w:val="Normal1"/>
        <w:rPr>
          <w:rFonts w:ascii="Arial" w:eastAsia="Arial" w:hAnsi="Arial" w:cs="Arial"/>
          <w:sz w:val="22"/>
          <w:szCs w:val="22"/>
        </w:rPr>
      </w:pPr>
    </w:p>
    <w:tbl>
      <w:tblPr>
        <w:tblW w:w="6660" w:type="dxa"/>
        <w:tblLayout w:type="fixed"/>
        <w:tblCellMar>
          <w:top w:w="57" w:type="dxa"/>
          <w:bottom w:w="57" w:type="dxa"/>
        </w:tblCellMar>
        <w:tblLook w:val="0400" w:firstRow="0" w:lastRow="0" w:firstColumn="0" w:lastColumn="0" w:noHBand="0" w:noVBand="1"/>
      </w:tblPr>
      <w:tblGrid>
        <w:gridCol w:w="2409"/>
        <w:gridCol w:w="4251"/>
      </w:tblGrid>
      <w:tr w:rsidR="00B95158" w:rsidRPr="00DA52DF" w14:paraId="734D46CD"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616A1FFB"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bCs/>
                <w:sz w:val="22"/>
                <w:szCs w:val="22"/>
              </w:rPr>
              <w:t>Date</w:t>
            </w:r>
          </w:p>
        </w:tc>
        <w:tc>
          <w:tcPr>
            <w:tcW w:w="4253" w:type="dxa"/>
            <w:tcBorders>
              <w:top w:val="single" w:sz="4" w:space="0" w:color="auto"/>
              <w:left w:val="single" w:sz="4" w:space="0" w:color="auto"/>
              <w:bottom w:val="single" w:sz="4" w:space="0" w:color="auto"/>
              <w:right w:val="single" w:sz="4" w:space="0" w:color="auto"/>
            </w:tcBorders>
          </w:tcPr>
          <w:p w14:paraId="3F59CE54" w14:textId="77777777" w:rsidR="00B95158" w:rsidRPr="00DA52DF" w:rsidRDefault="00B95158">
            <w:pPr>
              <w:pStyle w:val="Normal1"/>
              <w:rPr>
                <w:rFonts w:ascii="Arial" w:eastAsia="Arial" w:hAnsi="Arial" w:cs="Arial"/>
                <w:sz w:val="22"/>
                <w:szCs w:val="22"/>
              </w:rPr>
            </w:pPr>
          </w:p>
        </w:tc>
      </w:tr>
    </w:tbl>
    <w:p w14:paraId="76A221F4"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02614814"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44FD74AB"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Name</w:t>
            </w:r>
          </w:p>
        </w:tc>
        <w:tc>
          <w:tcPr>
            <w:tcW w:w="7796" w:type="dxa"/>
            <w:tcBorders>
              <w:top w:val="single" w:sz="4" w:space="0" w:color="auto"/>
              <w:left w:val="single" w:sz="4" w:space="0" w:color="auto"/>
              <w:bottom w:val="single" w:sz="4" w:space="0" w:color="auto"/>
              <w:right w:val="single" w:sz="4" w:space="0" w:color="auto"/>
            </w:tcBorders>
          </w:tcPr>
          <w:p w14:paraId="4A7194AB" w14:textId="77777777" w:rsidR="00B95158" w:rsidRPr="00DA52DF" w:rsidRDefault="00B95158">
            <w:pPr>
              <w:pStyle w:val="Normal1"/>
              <w:rPr>
                <w:rFonts w:ascii="Arial" w:eastAsia="Arial" w:hAnsi="Arial" w:cs="Arial"/>
                <w:sz w:val="22"/>
                <w:szCs w:val="22"/>
              </w:rPr>
            </w:pPr>
          </w:p>
        </w:tc>
      </w:tr>
    </w:tbl>
    <w:p w14:paraId="6916E694"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7DA9E9A4" w14:textId="77777777">
        <w:trPr>
          <w:cantSplit/>
          <w:trHeight w:val="23"/>
        </w:trPr>
        <w:tc>
          <w:tcPr>
            <w:tcW w:w="2410" w:type="dxa"/>
            <w:tcBorders>
              <w:top w:val="nil"/>
              <w:left w:val="nil"/>
              <w:bottom w:val="nil"/>
              <w:right w:val="single" w:sz="4" w:space="0" w:color="auto"/>
            </w:tcBorders>
            <w:tcMar>
              <w:top w:w="57" w:type="dxa"/>
              <w:left w:w="0" w:type="dxa"/>
              <w:bottom w:w="57" w:type="dxa"/>
              <w:right w:w="108" w:type="dxa"/>
            </w:tcMar>
            <w:hideMark/>
          </w:tcPr>
          <w:p w14:paraId="2E98A844"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Role</w:t>
            </w:r>
          </w:p>
        </w:tc>
        <w:tc>
          <w:tcPr>
            <w:tcW w:w="7796" w:type="dxa"/>
            <w:tcBorders>
              <w:top w:val="single" w:sz="4" w:space="0" w:color="auto"/>
              <w:left w:val="single" w:sz="4" w:space="0" w:color="auto"/>
              <w:bottom w:val="single" w:sz="4" w:space="0" w:color="auto"/>
              <w:right w:val="single" w:sz="4" w:space="0" w:color="auto"/>
            </w:tcBorders>
          </w:tcPr>
          <w:p w14:paraId="317C03C8" w14:textId="77777777" w:rsidR="00B95158" w:rsidRPr="00DA52DF" w:rsidRDefault="00B95158">
            <w:pPr>
              <w:pStyle w:val="Normal1"/>
              <w:rPr>
                <w:rFonts w:ascii="Arial" w:eastAsia="Arial" w:hAnsi="Arial" w:cs="Arial"/>
                <w:sz w:val="22"/>
                <w:szCs w:val="22"/>
              </w:rPr>
            </w:pPr>
          </w:p>
        </w:tc>
      </w:tr>
    </w:tbl>
    <w:p w14:paraId="7A753E8C"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79A29710"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7EED785E"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sz w:val="22"/>
                <w:szCs w:val="22"/>
              </w:rPr>
              <w:t>Phone number</w:t>
            </w:r>
          </w:p>
        </w:tc>
        <w:tc>
          <w:tcPr>
            <w:tcW w:w="7796" w:type="dxa"/>
            <w:tcBorders>
              <w:top w:val="single" w:sz="4" w:space="0" w:color="auto"/>
              <w:left w:val="single" w:sz="4" w:space="0" w:color="auto"/>
              <w:bottom w:val="single" w:sz="4" w:space="0" w:color="auto"/>
              <w:right w:val="single" w:sz="4" w:space="0" w:color="auto"/>
            </w:tcBorders>
          </w:tcPr>
          <w:p w14:paraId="772FA38F" w14:textId="77777777" w:rsidR="00B95158" w:rsidRPr="00DA52DF" w:rsidRDefault="00B95158">
            <w:pPr>
              <w:pStyle w:val="Normal1"/>
              <w:rPr>
                <w:rFonts w:ascii="Arial" w:eastAsia="Arial" w:hAnsi="Arial" w:cs="Arial"/>
                <w:sz w:val="22"/>
                <w:szCs w:val="22"/>
              </w:rPr>
            </w:pPr>
          </w:p>
        </w:tc>
      </w:tr>
    </w:tbl>
    <w:p w14:paraId="6D8A333A"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52674521" w14:textId="77777777">
        <w:trPr>
          <w:cantSplit/>
        </w:trPr>
        <w:tc>
          <w:tcPr>
            <w:tcW w:w="2410" w:type="dxa"/>
            <w:tcBorders>
              <w:top w:val="nil"/>
              <w:left w:val="nil"/>
              <w:bottom w:val="nil"/>
              <w:right w:val="single" w:sz="4" w:space="0" w:color="auto"/>
            </w:tcBorders>
            <w:tcMar>
              <w:top w:w="57" w:type="dxa"/>
              <w:left w:w="0" w:type="dxa"/>
              <w:bottom w:w="57" w:type="dxa"/>
              <w:right w:w="108" w:type="dxa"/>
            </w:tcMar>
            <w:hideMark/>
          </w:tcPr>
          <w:p w14:paraId="69DC1FFE"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bCs/>
                <w:sz w:val="22"/>
                <w:szCs w:val="22"/>
              </w:rPr>
              <w:t>Email</w:t>
            </w:r>
          </w:p>
        </w:tc>
        <w:tc>
          <w:tcPr>
            <w:tcW w:w="7796" w:type="dxa"/>
            <w:tcBorders>
              <w:top w:val="single" w:sz="4" w:space="0" w:color="auto"/>
              <w:left w:val="single" w:sz="4" w:space="0" w:color="auto"/>
              <w:bottom w:val="single" w:sz="4" w:space="0" w:color="auto"/>
              <w:right w:val="single" w:sz="4" w:space="0" w:color="auto"/>
            </w:tcBorders>
          </w:tcPr>
          <w:p w14:paraId="3CC45114" w14:textId="77777777" w:rsidR="00B95158" w:rsidRPr="00DA52DF" w:rsidRDefault="00B95158">
            <w:pPr>
              <w:pStyle w:val="Normal1"/>
              <w:rPr>
                <w:rFonts w:ascii="Arial" w:eastAsia="Arial" w:hAnsi="Arial" w:cs="Arial"/>
                <w:sz w:val="22"/>
                <w:szCs w:val="22"/>
              </w:rPr>
            </w:pPr>
          </w:p>
        </w:tc>
      </w:tr>
    </w:tbl>
    <w:p w14:paraId="5ED3ED29" w14:textId="77777777" w:rsidR="00B95158" w:rsidRPr="00DA52DF" w:rsidRDefault="00B95158" w:rsidP="00B95158">
      <w:pPr>
        <w:pStyle w:val="Normal1"/>
        <w:rPr>
          <w:rFonts w:ascii="Arial" w:eastAsia="Arial" w:hAnsi="Arial" w:cs="Arial"/>
          <w:sz w:val="22"/>
          <w:szCs w:val="22"/>
        </w:rPr>
      </w:pPr>
    </w:p>
    <w:tbl>
      <w:tblPr>
        <w:tblW w:w="10200" w:type="dxa"/>
        <w:tblLayout w:type="fixed"/>
        <w:tblCellMar>
          <w:top w:w="57" w:type="dxa"/>
          <w:bottom w:w="57" w:type="dxa"/>
        </w:tblCellMar>
        <w:tblLook w:val="0400" w:firstRow="0" w:lastRow="0" w:firstColumn="0" w:lastColumn="0" w:noHBand="0" w:noVBand="1"/>
      </w:tblPr>
      <w:tblGrid>
        <w:gridCol w:w="2409"/>
        <w:gridCol w:w="7791"/>
      </w:tblGrid>
      <w:tr w:rsidR="00B95158" w:rsidRPr="00DA52DF" w14:paraId="768E77F1" w14:textId="77777777">
        <w:trPr>
          <w:cantSplit/>
          <w:trHeight w:val="1253"/>
        </w:trPr>
        <w:tc>
          <w:tcPr>
            <w:tcW w:w="2410" w:type="dxa"/>
            <w:tcBorders>
              <w:top w:val="nil"/>
              <w:left w:val="nil"/>
              <w:bottom w:val="nil"/>
              <w:right w:val="single" w:sz="4" w:space="0" w:color="auto"/>
            </w:tcBorders>
            <w:tcMar>
              <w:top w:w="57" w:type="dxa"/>
              <w:left w:w="0" w:type="dxa"/>
              <w:bottom w:w="57" w:type="dxa"/>
              <w:right w:w="108" w:type="dxa"/>
            </w:tcMar>
            <w:hideMark/>
          </w:tcPr>
          <w:p w14:paraId="033E2680" w14:textId="77777777" w:rsidR="00B95158" w:rsidRPr="00DA52DF" w:rsidRDefault="00B95158">
            <w:pPr>
              <w:pStyle w:val="Normal1"/>
              <w:rPr>
                <w:rFonts w:ascii="Arial" w:eastAsia="Arial" w:hAnsi="Arial" w:cs="Arial"/>
                <w:b/>
                <w:bCs/>
                <w:sz w:val="22"/>
                <w:szCs w:val="22"/>
              </w:rPr>
            </w:pPr>
            <w:r w:rsidRPr="00DA52DF">
              <w:rPr>
                <w:rFonts w:ascii="Arial" w:eastAsia="Arial" w:hAnsi="Arial" w:cs="Arial"/>
                <w:b/>
                <w:bCs/>
                <w:sz w:val="22"/>
                <w:szCs w:val="22"/>
              </w:rPr>
              <w:t>Postal address</w:t>
            </w:r>
          </w:p>
        </w:tc>
        <w:tc>
          <w:tcPr>
            <w:tcW w:w="7796" w:type="dxa"/>
            <w:tcBorders>
              <w:top w:val="single" w:sz="4" w:space="0" w:color="auto"/>
              <w:left w:val="single" w:sz="4" w:space="0" w:color="auto"/>
              <w:bottom w:val="single" w:sz="4" w:space="0" w:color="auto"/>
              <w:right w:val="single" w:sz="4" w:space="0" w:color="auto"/>
            </w:tcBorders>
          </w:tcPr>
          <w:p w14:paraId="02579F7F" w14:textId="77777777" w:rsidR="00B95158" w:rsidRPr="00DA52DF" w:rsidRDefault="00B95158">
            <w:pPr>
              <w:pStyle w:val="Normal1"/>
              <w:rPr>
                <w:rFonts w:ascii="Arial" w:eastAsia="Arial" w:hAnsi="Arial" w:cs="Arial"/>
                <w:sz w:val="22"/>
                <w:szCs w:val="22"/>
              </w:rPr>
            </w:pPr>
          </w:p>
        </w:tc>
      </w:tr>
    </w:tbl>
    <w:p w14:paraId="529C6137" w14:textId="77777777" w:rsidR="00B95158" w:rsidRPr="004F0AB6" w:rsidRDefault="00B95158" w:rsidP="00B95158">
      <w:pPr>
        <w:pStyle w:val="Normal1"/>
        <w:rPr>
          <w:rFonts w:ascii="Arial" w:eastAsia="Arial" w:hAnsi="Arial" w:cs="Arial"/>
        </w:rPr>
      </w:pPr>
    </w:p>
    <w:p w14:paraId="544A5950" w14:textId="77777777" w:rsidR="00B95158" w:rsidRPr="000D0EB0" w:rsidRDefault="00B95158" w:rsidP="00B95158">
      <w:pPr>
        <w:pStyle w:val="Normal1"/>
        <w:rPr>
          <w:rFonts w:ascii="Arial" w:eastAsia="Arial" w:hAnsi="Arial" w:cs="Arial"/>
        </w:rPr>
      </w:pPr>
    </w:p>
    <w:p w14:paraId="43514634" w14:textId="77777777" w:rsidR="008B067A" w:rsidRPr="002B5061" w:rsidRDefault="008B067A" w:rsidP="007F1F59">
      <w:pPr>
        <w:pStyle w:val="Normal1"/>
        <w:rPr>
          <w:rFonts w:ascii="Arial" w:eastAsia="Arial" w:hAnsi="Arial" w:cs="Arial"/>
        </w:rPr>
      </w:pPr>
    </w:p>
    <w:p w14:paraId="1FFF0133" w14:textId="77777777" w:rsidR="008B067A" w:rsidRPr="002B5061" w:rsidRDefault="008B067A" w:rsidP="007F1F59">
      <w:pPr>
        <w:pStyle w:val="Normal1"/>
        <w:rPr>
          <w:rFonts w:ascii="Arial" w:eastAsia="Arial" w:hAnsi="Arial" w:cs="Arial"/>
        </w:rPr>
      </w:pPr>
    </w:p>
    <w:p w14:paraId="14DDBFDF" w14:textId="77777777" w:rsidR="008B067A" w:rsidRPr="002B5061" w:rsidRDefault="008B067A" w:rsidP="007F1F59">
      <w:pPr>
        <w:pStyle w:val="Normal1"/>
        <w:rPr>
          <w:rFonts w:ascii="Arial" w:eastAsia="Arial" w:hAnsi="Arial" w:cs="Arial"/>
        </w:rPr>
      </w:pPr>
    </w:p>
    <w:p w14:paraId="1A168649" w14:textId="77777777" w:rsidR="008B067A" w:rsidRPr="002B5061" w:rsidRDefault="008B067A" w:rsidP="007F1F59">
      <w:pPr>
        <w:pStyle w:val="Normal1"/>
        <w:rPr>
          <w:rFonts w:ascii="Arial" w:eastAsia="Arial" w:hAnsi="Arial" w:cs="Arial"/>
        </w:rPr>
      </w:pPr>
    </w:p>
    <w:p w14:paraId="6D2A61CD" w14:textId="77777777" w:rsidR="008B067A" w:rsidRPr="002B5061" w:rsidRDefault="008B067A" w:rsidP="007F1F59">
      <w:pPr>
        <w:pStyle w:val="Normal1"/>
        <w:rPr>
          <w:rFonts w:ascii="Arial" w:eastAsia="Arial" w:hAnsi="Arial" w:cs="Arial"/>
        </w:rPr>
      </w:pPr>
    </w:p>
    <w:p w14:paraId="0DF6FA06" w14:textId="77777777" w:rsidR="00705936" w:rsidRDefault="00705936" w:rsidP="00752856">
      <w:pPr>
        <w:spacing w:after="0" w:line="240" w:lineRule="auto"/>
        <w:rPr>
          <w:b/>
        </w:rPr>
      </w:pPr>
    </w:p>
    <w:sectPr w:rsidR="00705936" w:rsidSect="0093574C">
      <w:footerReference w:type="default" r:id="rId19"/>
      <w:headerReference w:type="first" r:id="rId20"/>
      <w:footerReference w:type="first" r:id="rId21"/>
      <w:pgSz w:w="11906" w:h="16838"/>
      <w:pgMar w:top="720" w:right="720" w:bottom="720" w:left="720" w:header="709"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5A21D" w14:textId="77777777" w:rsidR="00737E2E" w:rsidRDefault="00737E2E">
      <w:pPr>
        <w:spacing w:after="0" w:line="240" w:lineRule="auto"/>
      </w:pPr>
      <w:r>
        <w:separator/>
      </w:r>
    </w:p>
  </w:endnote>
  <w:endnote w:type="continuationSeparator" w:id="0">
    <w:p w14:paraId="141FF734" w14:textId="77777777" w:rsidR="00737E2E" w:rsidRDefault="00737E2E">
      <w:pPr>
        <w:spacing w:after="0" w:line="240" w:lineRule="auto"/>
      </w:pPr>
      <w:r>
        <w:continuationSeparator/>
      </w:r>
    </w:p>
  </w:endnote>
  <w:endnote w:type="continuationNotice" w:id="1">
    <w:p w14:paraId="2B52E138" w14:textId="77777777" w:rsidR="00737E2E" w:rsidRDefault="00737E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E238B" w14:textId="1690338A" w:rsidR="00143D27" w:rsidRPr="00111805" w:rsidRDefault="00143D27">
    <w:pPr>
      <w:pStyle w:val="Footer"/>
      <w:tabs>
        <w:tab w:val="clear" w:pos="4513"/>
        <w:tab w:val="clear" w:pos="9026"/>
        <w:tab w:val="center" w:pos="4820"/>
        <w:tab w:val="right" w:pos="9639"/>
      </w:tabs>
      <w:rPr>
        <w:color w:val="FFFFFF" w:themeColor="background1"/>
        <w:sz w:val="20"/>
        <w:szCs w:val="20"/>
      </w:rPr>
    </w:pPr>
    <w:r w:rsidRPr="00111805">
      <w:rPr>
        <w:noProof/>
        <w:color w:val="FFFFFF" w:themeColor="background1"/>
      </w:rPr>
      <w:drawing>
        <wp:anchor distT="0" distB="0" distL="114300" distR="114300" simplePos="0" relativeHeight="251658242" behindDoc="1" locked="0" layoutInCell="1" allowOverlap="1" wp14:anchorId="2A25DC4E" wp14:editId="09816685">
          <wp:simplePos x="0" y="0"/>
          <wp:positionH relativeFrom="page">
            <wp:posOffset>0</wp:posOffset>
          </wp:positionH>
          <wp:positionV relativeFrom="page">
            <wp:posOffset>9637395</wp:posOffset>
          </wp:positionV>
          <wp:extent cx="7559675" cy="1042035"/>
          <wp:effectExtent l="0" t="0" r="3175" b="5715"/>
          <wp:wrapNone/>
          <wp:docPr id="59" name="Picture 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r>
      <w:rPr>
        <w:color w:val="FFFFFF" w:themeColor="background1"/>
        <w:sz w:val="20"/>
        <w:szCs w:val="20"/>
      </w:rPr>
      <w:t xml:space="preserve">                                                                                                                                                                                                                                                    </w:t>
    </w:r>
    <w:sdt>
      <w:sdtPr>
        <w:rPr>
          <w:color w:val="FFFFFF" w:themeColor="background1"/>
          <w:sz w:val="20"/>
          <w:szCs w:val="20"/>
        </w:rPr>
        <w:id w:val="-758916927"/>
        <w:docPartObj>
          <w:docPartGallery w:val="Page Numbers (Bottom of Page)"/>
          <w:docPartUnique/>
        </w:docPartObj>
      </w:sdtPr>
      <w:sdtEndPr/>
      <w:sdtContent>
        <w:sdt>
          <w:sdtPr>
            <w:rPr>
              <w:color w:val="FFFFFF" w:themeColor="background1"/>
              <w:sz w:val="20"/>
              <w:szCs w:val="20"/>
            </w:rPr>
            <w:id w:val="-628247918"/>
            <w:docPartObj>
              <w:docPartGallery w:val="Page Numbers (Top of Page)"/>
              <w:docPartUnique/>
            </w:docPartObj>
          </w:sdtPr>
          <w:sdtEndPr/>
          <w:sdtContent>
            <w:r w:rsidRPr="00111805">
              <w:rPr>
                <w:color w:val="FFFFFF" w:themeColor="background1"/>
                <w:sz w:val="20"/>
                <w:szCs w:val="20"/>
              </w:rPr>
              <w:t xml:space="preserve">Page </w:t>
            </w:r>
            <w:r w:rsidRPr="00111805">
              <w:rPr>
                <w:b/>
                <w:color w:val="FFFFFF" w:themeColor="background1"/>
                <w:sz w:val="20"/>
                <w:szCs w:val="20"/>
              </w:rPr>
              <w:fldChar w:fldCharType="begin"/>
            </w:r>
            <w:r w:rsidRPr="00111805">
              <w:rPr>
                <w:b/>
                <w:color w:val="FFFFFF" w:themeColor="background1"/>
                <w:sz w:val="20"/>
                <w:szCs w:val="20"/>
              </w:rPr>
              <w:instrText xml:space="preserve"> PAGE </w:instrText>
            </w:r>
            <w:r w:rsidRPr="00111805">
              <w:rPr>
                <w:b/>
                <w:color w:val="FFFFFF" w:themeColor="background1"/>
                <w:sz w:val="20"/>
                <w:szCs w:val="20"/>
              </w:rPr>
              <w:fldChar w:fldCharType="separate"/>
            </w:r>
            <w:r w:rsidRPr="00111805">
              <w:rPr>
                <w:b/>
                <w:noProof/>
                <w:color w:val="FFFFFF" w:themeColor="background1"/>
                <w:sz w:val="20"/>
                <w:szCs w:val="20"/>
              </w:rPr>
              <w:t>18</w:t>
            </w:r>
            <w:r w:rsidRPr="00111805">
              <w:rPr>
                <w:b/>
                <w:color w:val="FFFFFF" w:themeColor="background1"/>
                <w:sz w:val="20"/>
                <w:szCs w:val="20"/>
              </w:rPr>
              <w:fldChar w:fldCharType="end"/>
            </w:r>
            <w:r w:rsidRPr="00111805">
              <w:rPr>
                <w:color w:val="FFFFFF" w:themeColor="background1"/>
                <w:sz w:val="20"/>
                <w:szCs w:val="20"/>
              </w:rPr>
              <w:t xml:space="preserve"> of </w:t>
            </w:r>
            <w:r w:rsidRPr="00111805">
              <w:rPr>
                <w:b/>
                <w:color w:val="FFFFFF" w:themeColor="background1"/>
                <w:sz w:val="20"/>
                <w:szCs w:val="20"/>
              </w:rPr>
              <w:fldChar w:fldCharType="begin"/>
            </w:r>
            <w:r w:rsidRPr="00111805">
              <w:rPr>
                <w:b/>
                <w:color w:val="FFFFFF" w:themeColor="background1"/>
                <w:sz w:val="20"/>
                <w:szCs w:val="20"/>
              </w:rPr>
              <w:instrText xml:space="preserve"> NUMPAGES  </w:instrText>
            </w:r>
            <w:r w:rsidRPr="00111805">
              <w:rPr>
                <w:b/>
                <w:color w:val="FFFFFF" w:themeColor="background1"/>
                <w:sz w:val="20"/>
                <w:szCs w:val="20"/>
              </w:rPr>
              <w:fldChar w:fldCharType="separate"/>
            </w:r>
            <w:r w:rsidRPr="00111805">
              <w:rPr>
                <w:b/>
                <w:noProof/>
                <w:color w:val="FFFFFF" w:themeColor="background1"/>
                <w:sz w:val="20"/>
                <w:szCs w:val="20"/>
              </w:rPr>
              <w:t>18</w:t>
            </w:r>
            <w:r w:rsidRPr="00111805">
              <w:rPr>
                <w:b/>
                <w:color w:val="FFFFFF" w:themeColor="background1"/>
                <w:sz w:val="20"/>
                <w:szCs w:val="20"/>
              </w:rPr>
              <w:fldChar w:fldCharType="end"/>
            </w:r>
          </w:sdtContent>
        </w:sdt>
      </w:sdtContent>
    </w:sdt>
    <w:r w:rsidRPr="00111805">
      <w:rPr>
        <w:color w:val="FFFFFF" w:themeColor="background1"/>
        <w:sz w:val="20"/>
        <w:szCs w:val="20"/>
      </w:rPr>
      <w:tab/>
      <w:t xml:space="preserve">Tender Response – Part A </w:t>
    </w:r>
    <w:r w:rsidR="00737E2E" w:rsidRPr="00737E2E">
      <w:rPr>
        <w:color w:val="FFFFFF" w:themeColor="background1"/>
        <w:sz w:val="20"/>
        <w:szCs w:val="20"/>
      </w:rPr>
      <w:t>Jet Washing Framework 2025-2029</w:t>
    </w:r>
    <w:r w:rsidRPr="00111805">
      <w:rPr>
        <w:color w:val="FFFFFF" w:themeColor="background1"/>
        <w:sz w:val="20"/>
        <w:szCs w:val="20"/>
      </w:rPr>
      <w:tab/>
      <w:t>v.</w:t>
    </w:r>
    <w:r w:rsidR="00594855">
      <w:rPr>
        <w:color w:val="FFFFFF" w:themeColor="background1"/>
        <w:sz w:val="20"/>
        <w:szCs w:val="20"/>
      </w:rPr>
      <w:t>1.00</w:t>
    </w:r>
  </w:p>
  <w:p w14:paraId="61465BE4" w14:textId="77777777" w:rsidR="00143D27" w:rsidRDefault="00143D27">
    <w:pPr>
      <w:tabs>
        <w:tab w:val="center" w:pos="4513"/>
        <w:tab w:val="right" w:pos="9026"/>
      </w:tabs>
      <w:spacing w:after="0" w:line="240" w:lineRule="auto"/>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8A36B" w14:textId="77777777" w:rsidR="00D61F89" w:rsidRPr="00B2142B" w:rsidRDefault="00D61F89" w:rsidP="006A390F">
    <w:pPr>
      <w:tabs>
        <w:tab w:val="center" w:pos="4820"/>
        <w:tab w:val="right" w:pos="9639"/>
      </w:tabs>
      <w:spacing w:after="0" w:line="240" w:lineRule="auto"/>
      <w:rPr>
        <w:rFonts w:eastAsia="Calibri"/>
        <w:color w:val="FFFFFF" w:themeColor="background1"/>
        <w:sz w:val="20"/>
        <w:szCs w:val="20"/>
      </w:rPr>
    </w:pPr>
    <w:r w:rsidRPr="002A4AA4">
      <w:rPr>
        <w:b/>
        <w:bCs/>
        <w:noProof/>
        <w:color w:val="361E54"/>
      </w:rPr>
      <w:drawing>
        <wp:anchor distT="0" distB="0" distL="114300" distR="114300" simplePos="0" relativeHeight="251658241" behindDoc="1" locked="0" layoutInCell="1" allowOverlap="1" wp14:anchorId="7BD13819" wp14:editId="24621051">
          <wp:simplePos x="0" y="0"/>
          <wp:positionH relativeFrom="page">
            <wp:align>right</wp:align>
          </wp:positionH>
          <wp:positionV relativeFrom="page">
            <wp:align>bottom</wp:align>
          </wp:positionV>
          <wp:extent cx="7559675" cy="1042035"/>
          <wp:effectExtent l="0" t="0" r="3175" b="5715"/>
          <wp:wrapNone/>
          <wp:docPr id="53" name="Picture 5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59675" cy="1042035"/>
                  </a:xfrm>
                  <a:prstGeom prst="rect">
                    <a:avLst/>
                  </a:prstGeom>
                </pic:spPr>
              </pic:pic>
            </a:graphicData>
          </a:graphic>
          <wp14:sizeRelH relativeFrom="page">
            <wp14:pctWidth>0</wp14:pctWidth>
          </wp14:sizeRelH>
          <wp14:sizeRelV relativeFrom="page">
            <wp14:pctHeight>0</wp14:pctHeight>
          </wp14:sizeRelV>
        </wp:anchor>
      </w:drawing>
    </w:r>
    <w:r w:rsidR="00E82AB4">
      <w:rPr>
        <w:rFonts w:eastAsia="Calibri"/>
        <w:color w:val="FFFFFF" w:themeColor="background1"/>
        <w:sz w:val="20"/>
        <w:szCs w:val="20"/>
      </w:rPr>
      <w:t xml:space="preserve">                                                                                                                                                            </w:t>
    </w:r>
    <w:sdt>
      <w:sdtPr>
        <w:rPr>
          <w:rFonts w:eastAsia="Calibri"/>
          <w:color w:val="FFFFFF" w:themeColor="background1"/>
          <w:sz w:val="20"/>
          <w:szCs w:val="20"/>
        </w:rPr>
        <w:id w:val="2068993199"/>
        <w:docPartObj>
          <w:docPartGallery w:val="Page Numbers (Bottom of Page)"/>
          <w:docPartUnique/>
        </w:docPartObj>
      </w:sdtPr>
      <w:sdtEndPr/>
      <w:sdtContent>
        <w:sdt>
          <w:sdtPr>
            <w:rPr>
              <w:rFonts w:eastAsia="Calibri"/>
              <w:color w:val="FFFFFF" w:themeColor="background1"/>
              <w:sz w:val="20"/>
              <w:szCs w:val="20"/>
            </w:rPr>
            <w:id w:val="409430462"/>
            <w:docPartObj>
              <w:docPartGallery w:val="Page Numbers (Top of Page)"/>
              <w:docPartUnique/>
            </w:docPartObj>
          </w:sdtPr>
          <w:sdtEndPr/>
          <w:sdtContent>
            <w:r w:rsidRPr="002C1785">
              <w:rPr>
                <w:rFonts w:eastAsia="Calibri"/>
                <w:color w:val="FFFFFF" w:themeColor="background1"/>
                <w:sz w:val="20"/>
                <w:szCs w:val="20"/>
              </w:rPr>
              <w:t xml:space="preserve">Page </w:t>
            </w:r>
            <w:r w:rsidR="00E82AB4">
              <w:rPr>
                <w:rFonts w:eastAsia="Calibri"/>
                <w:b/>
                <w:color w:val="FFFFFF" w:themeColor="background1"/>
                <w:sz w:val="20"/>
                <w:szCs w:val="20"/>
              </w:rPr>
              <w:fldChar w:fldCharType="begin"/>
            </w:r>
            <w:r w:rsidR="00E82AB4">
              <w:rPr>
                <w:rFonts w:eastAsia="Calibri"/>
                <w:b/>
                <w:color w:val="FFFFFF" w:themeColor="background1"/>
                <w:sz w:val="20"/>
                <w:szCs w:val="20"/>
              </w:rPr>
              <w:instrText xml:space="preserve"> PAGE  \* Arabic </w:instrText>
            </w:r>
            <w:r w:rsidR="00E82AB4">
              <w:rPr>
                <w:rFonts w:eastAsia="Calibri"/>
                <w:b/>
                <w:color w:val="FFFFFF" w:themeColor="background1"/>
                <w:sz w:val="20"/>
                <w:szCs w:val="20"/>
              </w:rPr>
              <w:fldChar w:fldCharType="separate"/>
            </w:r>
            <w:r w:rsidR="00E82AB4">
              <w:rPr>
                <w:rFonts w:eastAsia="Calibri"/>
                <w:b/>
                <w:noProof/>
                <w:color w:val="FFFFFF" w:themeColor="background1"/>
                <w:sz w:val="20"/>
                <w:szCs w:val="20"/>
              </w:rPr>
              <w:t>12</w:t>
            </w:r>
            <w:r w:rsidR="00E82AB4">
              <w:rPr>
                <w:rFonts w:eastAsia="Calibri"/>
                <w:b/>
                <w:color w:val="FFFFFF" w:themeColor="background1"/>
                <w:sz w:val="20"/>
                <w:szCs w:val="20"/>
              </w:rPr>
              <w:fldChar w:fldCharType="end"/>
            </w:r>
            <w:r w:rsidRPr="002C1785">
              <w:rPr>
                <w:rFonts w:eastAsia="Calibri"/>
                <w:color w:val="FFFFFF" w:themeColor="background1"/>
                <w:sz w:val="20"/>
                <w:szCs w:val="20"/>
              </w:rPr>
              <w:t xml:space="preserve"> of </w:t>
            </w:r>
            <w:r w:rsidRPr="002C1785">
              <w:rPr>
                <w:rFonts w:eastAsia="Calibri"/>
                <w:b/>
                <w:color w:val="FFFFFF" w:themeColor="background1"/>
                <w:sz w:val="20"/>
                <w:szCs w:val="20"/>
              </w:rPr>
              <w:fldChar w:fldCharType="begin"/>
            </w:r>
            <w:r w:rsidRPr="002C1785">
              <w:rPr>
                <w:rFonts w:eastAsia="Calibri"/>
                <w:b/>
                <w:color w:val="FFFFFF" w:themeColor="background1"/>
                <w:sz w:val="20"/>
                <w:szCs w:val="20"/>
              </w:rPr>
              <w:instrText xml:space="preserve"> NUMPAGES  </w:instrText>
            </w:r>
            <w:r w:rsidRPr="002C1785">
              <w:rPr>
                <w:rFonts w:eastAsia="Calibri"/>
                <w:b/>
                <w:color w:val="FFFFFF" w:themeColor="background1"/>
                <w:sz w:val="20"/>
                <w:szCs w:val="20"/>
              </w:rPr>
              <w:fldChar w:fldCharType="separate"/>
            </w:r>
            <w:r>
              <w:rPr>
                <w:rFonts w:eastAsia="Calibri"/>
                <w:b/>
                <w:color w:val="FFFFFF" w:themeColor="background1"/>
                <w:sz w:val="20"/>
                <w:szCs w:val="20"/>
              </w:rPr>
              <w:t>24</w:t>
            </w:r>
            <w:r w:rsidRPr="002C1785">
              <w:rPr>
                <w:rFonts w:eastAsia="Calibri"/>
                <w:b/>
                <w:color w:val="FFFFFF" w:themeColor="background1"/>
                <w:sz w:val="20"/>
                <w:szCs w:val="20"/>
              </w:rPr>
              <w:fldChar w:fldCharType="end"/>
            </w:r>
          </w:sdtContent>
        </w:sdt>
      </w:sdtContent>
    </w:sdt>
    <w:r w:rsidRPr="002C1785">
      <w:rPr>
        <w:rFonts w:eastAsia="Calibri"/>
        <w:color w:val="FFFFFF" w:themeColor="background1"/>
        <w:sz w:val="20"/>
        <w:szCs w:val="20"/>
      </w:rPr>
      <w:tab/>
      <w:t xml:space="preserve">Tender Response – Part A for </w:t>
    </w:r>
    <w:r w:rsidRPr="002C1785">
      <w:rPr>
        <w:rFonts w:eastAsia="Calibri"/>
        <w:sz w:val="20"/>
        <w:szCs w:val="20"/>
        <w:highlight w:val="yellow"/>
      </w:rPr>
      <w:t>&lt;insert brief procurement title&gt;</w:t>
    </w:r>
    <w:r w:rsidRPr="00B2142B">
      <w:rPr>
        <w:rFonts w:eastAsia="Calibri"/>
        <w:color w:val="FFFFFF" w:themeColor="background1"/>
        <w:sz w:val="20"/>
        <w:szCs w:val="20"/>
      </w:rPr>
      <w:t xml:space="preserve">            </w:t>
    </w:r>
    <w:r w:rsidRPr="002C1785">
      <w:rPr>
        <w:rFonts w:eastAsia="Calibri"/>
        <w:color w:val="FFFFFF" w:themeColor="background1"/>
        <w:sz w:val="20"/>
        <w:szCs w:val="20"/>
      </w:rPr>
      <w:t>v.1.0</w:t>
    </w:r>
  </w:p>
  <w:p w14:paraId="3211FF69" w14:textId="77777777" w:rsidR="00D61F89" w:rsidRDefault="00D61F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36E30" w14:textId="77777777" w:rsidR="00737E2E" w:rsidRDefault="00737E2E">
      <w:pPr>
        <w:spacing w:after="0" w:line="240" w:lineRule="auto"/>
      </w:pPr>
      <w:r>
        <w:separator/>
      </w:r>
    </w:p>
  </w:footnote>
  <w:footnote w:type="continuationSeparator" w:id="0">
    <w:p w14:paraId="41F47935" w14:textId="77777777" w:rsidR="00737E2E" w:rsidRDefault="00737E2E">
      <w:pPr>
        <w:spacing w:after="0" w:line="240" w:lineRule="auto"/>
      </w:pPr>
      <w:r>
        <w:continuationSeparator/>
      </w:r>
    </w:p>
  </w:footnote>
  <w:footnote w:type="continuationNotice" w:id="1">
    <w:p w14:paraId="13983AF3" w14:textId="77777777" w:rsidR="00737E2E" w:rsidRDefault="00737E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C7D2D" w14:textId="77777777" w:rsidR="00D61F89" w:rsidRDefault="00D61F89">
    <w:pPr>
      <w:pStyle w:val="Header"/>
    </w:pPr>
    <w:r>
      <w:rPr>
        <w:noProof/>
      </w:rPr>
      <mc:AlternateContent>
        <mc:Choice Requires="wps">
          <w:drawing>
            <wp:anchor distT="0" distB="0" distL="114300" distR="114300" simplePos="0" relativeHeight="251658240" behindDoc="0" locked="0" layoutInCell="1" allowOverlap="1" wp14:anchorId="4446A90C" wp14:editId="65D01C0E">
              <wp:simplePos x="0" y="0"/>
              <wp:positionH relativeFrom="page">
                <wp:align>right</wp:align>
              </wp:positionH>
              <wp:positionV relativeFrom="paragraph">
                <wp:posOffset>-448310</wp:posOffset>
              </wp:positionV>
              <wp:extent cx="7560000" cy="567732"/>
              <wp:effectExtent l="0" t="0" r="3175" b="3810"/>
              <wp:wrapNone/>
              <wp:docPr id="52" name="Rectangle 52"/>
              <wp:cNvGraphicFramePr/>
              <a:graphic xmlns:a="http://schemas.openxmlformats.org/drawingml/2006/main">
                <a:graphicData uri="http://schemas.microsoft.com/office/word/2010/wordprocessingShape">
                  <wps:wsp>
                    <wps:cNvSpPr/>
                    <wps:spPr>
                      <a:xfrm>
                        <a:off x="0" y="0"/>
                        <a:ext cx="7560000" cy="567732"/>
                      </a:xfrm>
                      <a:prstGeom prst="rect">
                        <a:avLst/>
                      </a:prstGeom>
                      <a:solidFill>
                        <a:srgbClr val="361E5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6FC1FB" id="Rectangle 52" o:spid="_x0000_s1026" style="position:absolute;margin-left:544.1pt;margin-top:-35.3pt;width:595.3pt;height:44.7pt;z-index:251658240;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" fillcolor="#361e54"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92ADFC8"/>
    <w:lvl w:ilvl="0">
      <w:start w:val="1"/>
      <w:numFmt w:val="decimal"/>
      <w:pStyle w:val="ListNumber"/>
      <w:lvlText w:val="%1."/>
      <w:lvlJc w:val="left"/>
      <w:pPr>
        <w:tabs>
          <w:tab w:val="num" w:pos="142"/>
        </w:tabs>
        <w:ind w:left="142" w:hanging="360"/>
      </w:pPr>
    </w:lvl>
  </w:abstractNum>
  <w:abstractNum w:abstractNumId="1" w15:restartNumberingAfterBreak="0">
    <w:nsid w:val="00C66C0E"/>
    <w:multiLevelType w:val="hybridMultilevel"/>
    <w:tmpl w:val="39C00B42"/>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1F840A1"/>
    <w:multiLevelType w:val="hybridMultilevel"/>
    <w:tmpl w:val="7A269FEC"/>
    <w:lvl w:ilvl="0" w:tplc="08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7CE2659"/>
    <w:multiLevelType w:val="hybridMultilevel"/>
    <w:tmpl w:val="9B0A3CD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80649D3"/>
    <w:multiLevelType w:val="hybridMultilevel"/>
    <w:tmpl w:val="219CA60C"/>
    <w:lvl w:ilvl="0" w:tplc="08090005">
      <w:start w:val="1"/>
      <w:numFmt w:val="bullet"/>
      <w:lvlText w:val=""/>
      <w:lvlJc w:val="left"/>
      <w:pPr>
        <w:ind w:left="720" w:hanging="360"/>
      </w:pPr>
      <w:rPr>
        <w:rFonts w:ascii="Wingdings" w:hAnsi="Wingdings" w:hint="default"/>
      </w:rPr>
    </w:lvl>
    <w:lvl w:ilvl="1" w:tplc="0809000F">
      <w:start w:val="1"/>
      <w:numFmt w:val="decimal"/>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203E47"/>
    <w:multiLevelType w:val="multilevel"/>
    <w:tmpl w:val="B754B3B4"/>
    <w:lvl w:ilvl="0">
      <w:start w:val="1"/>
      <w:numFmt w:val="bullet"/>
      <w:lvlText w:val="●"/>
      <w:lvlJc w:val="left"/>
      <w:pPr>
        <w:ind w:left="1080" w:hanging="360"/>
      </w:pPr>
      <w:rPr>
        <w:strike w:val="0"/>
        <w:dstrike w:val="0"/>
        <w:u w:val="none"/>
        <w:effect w:val="none"/>
      </w:rPr>
    </w:lvl>
    <w:lvl w:ilvl="1">
      <w:start w:val="1"/>
      <w:numFmt w:val="bullet"/>
      <w:lvlText w:val="○"/>
      <w:lvlJc w:val="left"/>
      <w:pPr>
        <w:ind w:left="1800" w:hanging="360"/>
      </w:pPr>
      <w:rPr>
        <w:strike w:val="0"/>
        <w:dstrike w:val="0"/>
        <w:u w:val="none"/>
        <w:effect w:val="none"/>
      </w:rPr>
    </w:lvl>
    <w:lvl w:ilvl="2">
      <w:start w:val="1"/>
      <w:numFmt w:val="bullet"/>
      <w:lvlText w:val="■"/>
      <w:lvlJc w:val="left"/>
      <w:pPr>
        <w:ind w:left="2520" w:hanging="360"/>
      </w:pPr>
      <w:rPr>
        <w:strike w:val="0"/>
        <w:dstrike w:val="0"/>
        <w:u w:val="none"/>
        <w:effect w:val="none"/>
      </w:rPr>
    </w:lvl>
    <w:lvl w:ilvl="3">
      <w:start w:val="1"/>
      <w:numFmt w:val="bullet"/>
      <w:lvlText w:val="●"/>
      <w:lvlJc w:val="left"/>
      <w:pPr>
        <w:ind w:left="3240" w:hanging="360"/>
      </w:pPr>
      <w:rPr>
        <w:strike w:val="0"/>
        <w:dstrike w:val="0"/>
        <w:u w:val="none"/>
        <w:effect w:val="none"/>
      </w:rPr>
    </w:lvl>
    <w:lvl w:ilvl="4">
      <w:start w:val="1"/>
      <w:numFmt w:val="bullet"/>
      <w:lvlText w:val="○"/>
      <w:lvlJc w:val="left"/>
      <w:pPr>
        <w:ind w:left="3960" w:hanging="360"/>
      </w:pPr>
      <w:rPr>
        <w:strike w:val="0"/>
        <w:dstrike w:val="0"/>
        <w:u w:val="none"/>
        <w:effect w:val="none"/>
      </w:rPr>
    </w:lvl>
    <w:lvl w:ilvl="5">
      <w:start w:val="1"/>
      <w:numFmt w:val="bullet"/>
      <w:lvlText w:val="■"/>
      <w:lvlJc w:val="left"/>
      <w:pPr>
        <w:ind w:left="4680" w:hanging="360"/>
      </w:pPr>
      <w:rPr>
        <w:strike w:val="0"/>
        <w:dstrike w:val="0"/>
        <w:u w:val="none"/>
        <w:effect w:val="none"/>
      </w:rPr>
    </w:lvl>
    <w:lvl w:ilvl="6">
      <w:start w:val="1"/>
      <w:numFmt w:val="bullet"/>
      <w:lvlText w:val="●"/>
      <w:lvlJc w:val="left"/>
      <w:pPr>
        <w:ind w:left="5400" w:hanging="360"/>
      </w:pPr>
      <w:rPr>
        <w:strike w:val="0"/>
        <w:dstrike w:val="0"/>
        <w:u w:val="none"/>
        <w:effect w:val="none"/>
      </w:rPr>
    </w:lvl>
    <w:lvl w:ilvl="7">
      <w:start w:val="1"/>
      <w:numFmt w:val="bullet"/>
      <w:lvlText w:val="○"/>
      <w:lvlJc w:val="left"/>
      <w:pPr>
        <w:ind w:left="6120" w:hanging="360"/>
      </w:pPr>
      <w:rPr>
        <w:strike w:val="0"/>
        <w:dstrike w:val="0"/>
        <w:u w:val="none"/>
        <w:effect w:val="none"/>
      </w:rPr>
    </w:lvl>
    <w:lvl w:ilvl="8">
      <w:start w:val="1"/>
      <w:numFmt w:val="bullet"/>
      <w:lvlText w:val="■"/>
      <w:lvlJc w:val="left"/>
      <w:pPr>
        <w:ind w:left="6840" w:hanging="360"/>
      </w:pPr>
      <w:rPr>
        <w:strike w:val="0"/>
        <w:dstrike w:val="0"/>
        <w:u w:val="none"/>
        <w:effect w:val="none"/>
      </w:rPr>
    </w:lvl>
  </w:abstractNum>
  <w:abstractNum w:abstractNumId="6" w15:restartNumberingAfterBreak="0">
    <w:nsid w:val="1BC51D4B"/>
    <w:multiLevelType w:val="hybridMultilevel"/>
    <w:tmpl w:val="F3385AB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E47C00"/>
    <w:multiLevelType w:val="multilevel"/>
    <w:tmpl w:val="BC582962"/>
    <w:lvl w:ilvl="0">
      <w:start w:val="1"/>
      <w:numFmt w:val="lowerLetter"/>
      <w:lvlText w:val="%1."/>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1FA10F8C"/>
    <w:multiLevelType w:val="hybridMultilevel"/>
    <w:tmpl w:val="BDE0F37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AA16F5"/>
    <w:multiLevelType w:val="multilevel"/>
    <w:tmpl w:val="CF1022A6"/>
    <w:lvl w:ilvl="0">
      <w:start w:val="1"/>
      <w:numFmt w:val="lowerLetter"/>
      <w:lvlText w:val="%1."/>
      <w:lvlJc w:val="left"/>
      <w:pPr>
        <w:ind w:left="1080" w:hanging="360"/>
      </w:pPr>
      <w:rPr>
        <w:strike w:val="0"/>
        <w:dstrike w:val="0"/>
        <w:u w:val="none"/>
        <w:effect w:val="none"/>
      </w:rPr>
    </w:lvl>
    <w:lvl w:ilvl="1">
      <w:start w:val="1"/>
      <w:numFmt w:val="bullet"/>
      <w:lvlText w:val="○"/>
      <w:lvlJc w:val="left"/>
      <w:pPr>
        <w:ind w:left="1800" w:hanging="360"/>
      </w:pPr>
      <w:rPr>
        <w:strike w:val="0"/>
        <w:dstrike w:val="0"/>
        <w:u w:val="none"/>
        <w:effect w:val="none"/>
      </w:rPr>
    </w:lvl>
    <w:lvl w:ilvl="2">
      <w:start w:val="1"/>
      <w:numFmt w:val="bullet"/>
      <w:lvlText w:val="■"/>
      <w:lvlJc w:val="left"/>
      <w:pPr>
        <w:ind w:left="2520" w:hanging="360"/>
      </w:pPr>
      <w:rPr>
        <w:strike w:val="0"/>
        <w:dstrike w:val="0"/>
        <w:u w:val="none"/>
        <w:effect w:val="none"/>
      </w:rPr>
    </w:lvl>
    <w:lvl w:ilvl="3">
      <w:start w:val="1"/>
      <w:numFmt w:val="bullet"/>
      <w:lvlText w:val="●"/>
      <w:lvlJc w:val="left"/>
      <w:pPr>
        <w:ind w:left="3240" w:hanging="360"/>
      </w:pPr>
      <w:rPr>
        <w:strike w:val="0"/>
        <w:dstrike w:val="0"/>
        <w:u w:val="none"/>
        <w:effect w:val="none"/>
      </w:rPr>
    </w:lvl>
    <w:lvl w:ilvl="4">
      <w:start w:val="1"/>
      <w:numFmt w:val="bullet"/>
      <w:lvlText w:val="○"/>
      <w:lvlJc w:val="left"/>
      <w:pPr>
        <w:ind w:left="3960" w:hanging="360"/>
      </w:pPr>
      <w:rPr>
        <w:strike w:val="0"/>
        <w:dstrike w:val="0"/>
        <w:u w:val="none"/>
        <w:effect w:val="none"/>
      </w:rPr>
    </w:lvl>
    <w:lvl w:ilvl="5">
      <w:start w:val="1"/>
      <w:numFmt w:val="bullet"/>
      <w:lvlText w:val="■"/>
      <w:lvlJc w:val="left"/>
      <w:pPr>
        <w:ind w:left="4680" w:hanging="360"/>
      </w:pPr>
      <w:rPr>
        <w:strike w:val="0"/>
        <w:dstrike w:val="0"/>
        <w:u w:val="none"/>
        <w:effect w:val="none"/>
      </w:rPr>
    </w:lvl>
    <w:lvl w:ilvl="6">
      <w:start w:val="1"/>
      <w:numFmt w:val="bullet"/>
      <w:lvlText w:val="●"/>
      <w:lvlJc w:val="left"/>
      <w:pPr>
        <w:ind w:left="5400" w:hanging="360"/>
      </w:pPr>
      <w:rPr>
        <w:strike w:val="0"/>
        <w:dstrike w:val="0"/>
        <w:u w:val="none"/>
        <w:effect w:val="none"/>
      </w:rPr>
    </w:lvl>
    <w:lvl w:ilvl="7">
      <w:start w:val="1"/>
      <w:numFmt w:val="bullet"/>
      <w:lvlText w:val="○"/>
      <w:lvlJc w:val="left"/>
      <w:pPr>
        <w:ind w:left="6120" w:hanging="360"/>
      </w:pPr>
      <w:rPr>
        <w:strike w:val="0"/>
        <w:dstrike w:val="0"/>
        <w:u w:val="none"/>
        <w:effect w:val="none"/>
      </w:rPr>
    </w:lvl>
    <w:lvl w:ilvl="8">
      <w:start w:val="1"/>
      <w:numFmt w:val="bullet"/>
      <w:lvlText w:val="■"/>
      <w:lvlJc w:val="left"/>
      <w:pPr>
        <w:ind w:left="6840" w:hanging="360"/>
      </w:pPr>
      <w:rPr>
        <w:strike w:val="0"/>
        <w:dstrike w:val="0"/>
        <w:u w:val="none"/>
        <w:effect w:val="none"/>
      </w:rPr>
    </w:lvl>
  </w:abstractNum>
  <w:abstractNum w:abstractNumId="10" w15:restartNumberingAfterBreak="0">
    <w:nsid w:val="265C49BB"/>
    <w:multiLevelType w:val="hybridMultilevel"/>
    <w:tmpl w:val="EC8C5094"/>
    <w:lvl w:ilvl="0" w:tplc="2D5C7E34">
      <w:start w:val="1"/>
      <w:numFmt w:val="decimal"/>
      <w:pStyle w:val="BCP-Report-BodyNumbered"/>
      <w:lvlText w:val="%1."/>
      <w:lvlJc w:val="left"/>
      <w:pPr>
        <w:ind w:left="705" w:hanging="360"/>
      </w:pPr>
    </w:lvl>
    <w:lvl w:ilvl="1" w:tplc="FF5AC872" w:tentative="1">
      <w:start w:val="1"/>
      <w:numFmt w:val="lowerLetter"/>
      <w:lvlText w:val="%2."/>
      <w:lvlJc w:val="left"/>
      <w:pPr>
        <w:ind w:left="1425" w:hanging="360"/>
      </w:pPr>
    </w:lvl>
    <w:lvl w:ilvl="2" w:tplc="6306397E" w:tentative="1">
      <w:start w:val="1"/>
      <w:numFmt w:val="lowerRoman"/>
      <w:lvlText w:val="%3."/>
      <w:lvlJc w:val="right"/>
      <w:pPr>
        <w:ind w:left="2145" w:hanging="180"/>
      </w:pPr>
    </w:lvl>
    <w:lvl w:ilvl="3" w:tplc="22F46A42" w:tentative="1">
      <w:start w:val="1"/>
      <w:numFmt w:val="decimal"/>
      <w:lvlText w:val="%4."/>
      <w:lvlJc w:val="left"/>
      <w:pPr>
        <w:ind w:left="2865" w:hanging="360"/>
      </w:pPr>
    </w:lvl>
    <w:lvl w:ilvl="4" w:tplc="F7901092" w:tentative="1">
      <w:start w:val="1"/>
      <w:numFmt w:val="lowerLetter"/>
      <w:lvlText w:val="%5."/>
      <w:lvlJc w:val="left"/>
      <w:pPr>
        <w:ind w:left="3585" w:hanging="360"/>
      </w:pPr>
    </w:lvl>
    <w:lvl w:ilvl="5" w:tplc="ED103588" w:tentative="1">
      <w:start w:val="1"/>
      <w:numFmt w:val="lowerRoman"/>
      <w:lvlText w:val="%6."/>
      <w:lvlJc w:val="right"/>
      <w:pPr>
        <w:ind w:left="4305" w:hanging="180"/>
      </w:pPr>
    </w:lvl>
    <w:lvl w:ilvl="6" w:tplc="1EB469C2" w:tentative="1">
      <w:start w:val="1"/>
      <w:numFmt w:val="decimal"/>
      <w:lvlText w:val="%7."/>
      <w:lvlJc w:val="left"/>
      <w:pPr>
        <w:ind w:left="5025" w:hanging="360"/>
      </w:pPr>
    </w:lvl>
    <w:lvl w:ilvl="7" w:tplc="9F621E3A" w:tentative="1">
      <w:start w:val="1"/>
      <w:numFmt w:val="lowerLetter"/>
      <w:lvlText w:val="%8."/>
      <w:lvlJc w:val="left"/>
      <w:pPr>
        <w:ind w:left="5745" w:hanging="360"/>
      </w:pPr>
    </w:lvl>
    <w:lvl w:ilvl="8" w:tplc="F372DDA2" w:tentative="1">
      <w:start w:val="1"/>
      <w:numFmt w:val="lowerRoman"/>
      <w:lvlText w:val="%9."/>
      <w:lvlJc w:val="right"/>
      <w:pPr>
        <w:ind w:left="6465" w:hanging="180"/>
      </w:pPr>
    </w:lvl>
  </w:abstractNum>
  <w:abstractNum w:abstractNumId="11" w15:restartNumberingAfterBreak="0">
    <w:nsid w:val="449969A1"/>
    <w:multiLevelType w:val="multilevel"/>
    <w:tmpl w:val="552A8282"/>
    <w:lvl w:ilvl="0">
      <w:start w:val="1"/>
      <w:numFmt w:val="lowerLetter"/>
      <w:lvlText w:val="%1."/>
      <w:lvlJc w:val="left"/>
      <w:pPr>
        <w:ind w:left="1080" w:hanging="360"/>
      </w:pPr>
      <w:rPr>
        <w:strike w:val="0"/>
        <w:dstrike w:val="0"/>
        <w:u w:val="none"/>
        <w:effect w:val="none"/>
      </w:rPr>
    </w:lvl>
    <w:lvl w:ilvl="1">
      <w:start w:val="1"/>
      <w:numFmt w:val="bullet"/>
      <w:lvlText w:val="○"/>
      <w:lvlJc w:val="left"/>
      <w:pPr>
        <w:ind w:left="1800" w:hanging="360"/>
      </w:pPr>
      <w:rPr>
        <w:strike w:val="0"/>
        <w:dstrike w:val="0"/>
        <w:u w:val="none"/>
        <w:effect w:val="none"/>
      </w:rPr>
    </w:lvl>
    <w:lvl w:ilvl="2">
      <w:start w:val="1"/>
      <w:numFmt w:val="bullet"/>
      <w:lvlText w:val="■"/>
      <w:lvlJc w:val="left"/>
      <w:pPr>
        <w:ind w:left="2520" w:hanging="360"/>
      </w:pPr>
      <w:rPr>
        <w:strike w:val="0"/>
        <w:dstrike w:val="0"/>
        <w:u w:val="none"/>
        <w:effect w:val="none"/>
      </w:rPr>
    </w:lvl>
    <w:lvl w:ilvl="3">
      <w:start w:val="1"/>
      <w:numFmt w:val="bullet"/>
      <w:lvlText w:val="●"/>
      <w:lvlJc w:val="left"/>
      <w:pPr>
        <w:ind w:left="3240" w:hanging="360"/>
      </w:pPr>
      <w:rPr>
        <w:strike w:val="0"/>
        <w:dstrike w:val="0"/>
        <w:u w:val="none"/>
        <w:effect w:val="none"/>
      </w:rPr>
    </w:lvl>
    <w:lvl w:ilvl="4">
      <w:start w:val="1"/>
      <w:numFmt w:val="bullet"/>
      <w:lvlText w:val="○"/>
      <w:lvlJc w:val="left"/>
      <w:pPr>
        <w:ind w:left="3960" w:hanging="360"/>
      </w:pPr>
      <w:rPr>
        <w:strike w:val="0"/>
        <w:dstrike w:val="0"/>
        <w:u w:val="none"/>
        <w:effect w:val="none"/>
      </w:rPr>
    </w:lvl>
    <w:lvl w:ilvl="5">
      <w:start w:val="1"/>
      <w:numFmt w:val="bullet"/>
      <w:lvlText w:val="■"/>
      <w:lvlJc w:val="left"/>
      <w:pPr>
        <w:ind w:left="4680" w:hanging="360"/>
      </w:pPr>
      <w:rPr>
        <w:strike w:val="0"/>
        <w:dstrike w:val="0"/>
        <w:u w:val="none"/>
        <w:effect w:val="none"/>
      </w:rPr>
    </w:lvl>
    <w:lvl w:ilvl="6">
      <w:start w:val="1"/>
      <w:numFmt w:val="bullet"/>
      <w:lvlText w:val="●"/>
      <w:lvlJc w:val="left"/>
      <w:pPr>
        <w:ind w:left="5400" w:hanging="360"/>
      </w:pPr>
      <w:rPr>
        <w:strike w:val="0"/>
        <w:dstrike w:val="0"/>
        <w:u w:val="none"/>
        <w:effect w:val="none"/>
      </w:rPr>
    </w:lvl>
    <w:lvl w:ilvl="7">
      <w:start w:val="1"/>
      <w:numFmt w:val="bullet"/>
      <w:lvlText w:val="○"/>
      <w:lvlJc w:val="left"/>
      <w:pPr>
        <w:ind w:left="6120" w:hanging="360"/>
      </w:pPr>
      <w:rPr>
        <w:strike w:val="0"/>
        <w:dstrike w:val="0"/>
        <w:u w:val="none"/>
        <w:effect w:val="none"/>
      </w:rPr>
    </w:lvl>
    <w:lvl w:ilvl="8">
      <w:start w:val="1"/>
      <w:numFmt w:val="bullet"/>
      <w:lvlText w:val="■"/>
      <w:lvlJc w:val="left"/>
      <w:pPr>
        <w:ind w:left="6840" w:hanging="360"/>
      </w:pPr>
      <w:rPr>
        <w:strike w:val="0"/>
        <w:dstrike w:val="0"/>
        <w:u w:val="none"/>
        <w:effect w:val="none"/>
      </w:rPr>
    </w:lvl>
  </w:abstractNum>
  <w:abstractNum w:abstractNumId="12" w15:restartNumberingAfterBreak="0">
    <w:nsid w:val="46154B67"/>
    <w:multiLevelType w:val="multilevel"/>
    <w:tmpl w:val="D1E4C880"/>
    <w:lvl w:ilvl="0">
      <w:start w:val="1"/>
      <w:numFmt w:val="lowerLetter"/>
      <w:lvlText w:val="%1."/>
      <w:lvlJc w:val="left"/>
      <w:pPr>
        <w:ind w:left="360" w:hanging="360"/>
      </w:pPr>
      <w:rPr>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13" w15:restartNumberingAfterBreak="0">
    <w:nsid w:val="51560F36"/>
    <w:multiLevelType w:val="hybridMultilevel"/>
    <w:tmpl w:val="9254124E"/>
    <w:lvl w:ilvl="0" w:tplc="08090005">
      <w:start w:val="1"/>
      <w:numFmt w:val="bullet"/>
      <w:lvlText w:val=""/>
      <w:lvlJc w:val="left"/>
      <w:pPr>
        <w:ind w:left="720" w:hanging="360"/>
      </w:pPr>
      <w:rPr>
        <w:rFonts w:ascii="Wingdings" w:hAnsi="Wingdings" w:hint="default"/>
      </w:rPr>
    </w:lvl>
    <w:lvl w:ilvl="1" w:tplc="0809000F">
      <w:start w:val="1"/>
      <w:numFmt w:val="decimal"/>
      <w:lvlText w:val="%2."/>
      <w:lvlJc w:val="left"/>
      <w:pPr>
        <w:ind w:left="1440" w:hanging="360"/>
      </w:p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DE52C9"/>
    <w:multiLevelType w:val="multilevel"/>
    <w:tmpl w:val="F946740A"/>
    <w:lvl w:ilvl="0">
      <w:start w:val="1"/>
      <w:numFmt w:val="bullet"/>
      <w:lvlText w:val=""/>
      <w:lvlJc w:val="left"/>
      <w:pPr>
        <w:ind w:left="360" w:hanging="360"/>
      </w:pPr>
      <w:rPr>
        <w:rFonts w:ascii="Symbol" w:hAnsi="Symbol" w:hint="default"/>
        <w:strike w:val="0"/>
        <w:dstrike w:val="0"/>
        <w:u w:val="none"/>
        <w:effect w:val="none"/>
      </w:rPr>
    </w:lvl>
    <w:lvl w:ilvl="1">
      <w:start w:val="1"/>
      <w:numFmt w:val="bullet"/>
      <w:lvlText w:val=""/>
      <w:lvlJc w:val="left"/>
      <w:pPr>
        <w:ind w:left="1440" w:hanging="360"/>
      </w:pPr>
      <w:rPr>
        <w:rFonts w:ascii="Wingdings" w:hAnsi="Wingdings" w:hint="default"/>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15" w15:restartNumberingAfterBreak="0">
    <w:nsid w:val="643104CE"/>
    <w:multiLevelType w:val="hybridMultilevel"/>
    <w:tmpl w:val="66BCBA14"/>
    <w:lvl w:ilvl="0" w:tplc="08090019">
      <w:start w:val="1"/>
      <w:numFmt w:val="lowerLetter"/>
      <w:lvlText w:val="%1."/>
      <w:lvlJc w:val="left"/>
      <w:pPr>
        <w:ind w:left="1080" w:hanging="360"/>
      </w:p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6" w15:restartNumberingAfterBreak="0">
    <w:nsid w:val="657E4C8B"/>
    <w:multiLevelType w:val="hybridMultilevel"/>
    <w:tmpl w:val="D75ED5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7A661F"/>
    <w:multiLevelType w:val="hybridMultilevel"/>
    <w:tmpl w:val="F3BCFE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E2229CB"/>
    <w:multiLevelType w:val="hybridMultilevel"/>
    <w:tmpl w:val="0388B7B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7E52592D"/>
    <w:multiLevelType w:val="hybridMultilevel"/>
    <w:tmpl w:val="75E2E88A"/>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2566512">
    <w:abstractNumId w:val="0"/>
  </w:num>
  <w:num w:numId="2" w16cid:durableId="232592872">
    <w:abstractNumId w:val="10"/>
  </w:num>
  <w:num w:numId="3" w16cid:durableId="462314593">
    <w:abstractNumId w:val="17"/>
  </w:num>
  <w:num w:numId="4" w16cid:durableId="2049378063">
    <w:abstractNumId w:val="15"/>
    <w:lvlOverride w:ilvl="0">
      <w:startOverride w:val="1"/>
    </w:lvlOverride>
    <w:lvlOverride w:ilvl="1"/>
    <w:lvlOverride w:ilvl="2"/>
    <w:lvlOverride w:ilvl="3"/>
    <w:lvlOverride w:ilvl="4"/>
    <w:lvlOverride w:ilvl="5"/>
    <w:lvlOverride w:ilvl="6"/>
    <w:lvlOverride w:ilvl="7"/>
    <w:lvlOverride w:ilvl="8"/>
  </w:num>
  <w:num w:numId="5" w16cid:durableId="28652216">
    <w:abstractNumId w:val="7"/>
    <w:lvlOverride w:ilvl="0">
      <w:startOverride w:val="1"/>
    </w:lvlOverride>
    <w:lvlOverride w:ilvl="1"/>
    <w:lvlOverride w:ilvl="2"/>
    <w:lvlOverride w:ilvl="3"/>
    <w:lvlOverride w:ilvl="4"/>
    <w:lvlOverride w:ilvl="5"/>
    <w:lvlOverride w:ilvl="6"/>
    <w:lvlOverride w:ilvl="7"/>
    <w:lvlOverride w:ilvl="8"/>
  </w:num>
  <w:num w:numId="6" w16cid:durableId="840198797">
    <w:abstractNumId w:val="9"/>
    <w:lvlOverride w:ilvl="0">
      <w:startOverride w:val="1"/>
    </w:lvlOverride>
    <w:lvlOverride w:ilvl="1"/>
    <w:lvlOverride w:ilvl="2"/>
    <w:lvlOverride w:ilvl="3"/>
    <w:lvlOverride w:ilvl="4"/>
    <w:lvlOverride w:ilvl="5"/>
    <w:lvlOverride w:ilvl="6"/>
    <w:lvlOverride w:ilvl="7"/>
    <w:lvlOverride w:ilvl="8"/>
  </w:num>
  <w:num w:numId="7" w16cid:durableId="17945985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9049779">
    <w:abstractNumId w:val="11"/>
    <w:lvlOverride w:ilvl="0">
      <w:startOverride w:val="1"/>
    </w:lvlOverride>
    <w:lvlOverride w:ilvl="1"/>
    <w:lvlOverride w:ilvl="2"/>
    <w:lvlOverride w:ilvl="3"/>
    <w:lvlOverride w:ilvl="4"/>
    <w:lvlOverride w:ilvl="5"/>
    <w:lvlOverride w:ilvl="6"/>
    <w:lvlOverride w:ilvl="7"/>
    <w:lvlOverride w:ilvl="8"/>
  </w:num>
  <w:num w:numId="9" w16cid:durableId="657612201">
    <w:abstractNumId w:val="5"/>
  </w:num>
  <w:num w:numId="10" w16cid:durableId="773750507">
    <w:abstractNumId w:val="3"/>
  </w:num>
  <w:num w:numId="11" w16cid:durableId="755829331">
    <w:abstractNumId w:val="19"/>
  </w:num>
  <w:num w:numId="12" w16cid:durableId="303968675">
    <w:abstractNumId w:val="18"/>
  </w:num>
  <w:num w:numId="13" w16cid:durableId="1417703491">
    <w:abstractNumId w:val="1"/>
  </w:num>
  <w:num w:numId="14" w16cid:durableId="869731209">
    <w:abstractNumId w:val="2"/>
  </w:num>
  <w:num w:numId="15" w16cid:durableId="793251102">
    <w:abstractNumId w:val="14"/>
  </w:num>
  <w:num w:numId="16" w16cid:durableId="1283152777">
    <w:abstractNumId w:val="13"/>
  </w:num>
  <w:num w:numId="17" w16cid:durableId="1218855230">
    <w:abstractNumId w:val="4"/>
  </w:num>
  <w:num w:numId="18" w16cid:durableId="1486894946">
    <w:abstractNumId w:val="16"/>
  </w:num>
  <w:num w:numId="19" w16cid:durableId="1203133304">
    <w:abstractNumId w:val="8"/>
  </w:num>
  <w:num w:numId="20" w16cid:durableId="15758206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E2E"/>
    <w:rsid w:val="000026F3"/>
    <w:rsid w:val="0000352F"/>
    <w:rsid w:val="00005E41"/>
    <w:rsid w:val="00012545"/>
    <w:rsid w:val="000131EE"/>
    <w:rsid w:val="000142C4"/>
    <w:rsid w:val="0002351C"/>
    <w:rsid w:val="0002382B"/>
    <w:rsid w:val="00025E38"/>
    <w:rsid w:val="00027E7A"/>
    <w:rsid w:val="0003046D"/>
    <w:rsid w:val="00031399"/>
    <w:rsid w:val="00031D30"/>
    <w:rsid w:val="000330F7"/>
    <w:rsid w:val="00037394"/>
    <w:rsid w:val="00041489"/>
    <w:rsid w:val="0004350D"/>
    <w:rsid w:val="00043601"/>
    <w:rsid w:val="00043A42"/>
    <w:rsid w:val="00043E04"/>
    <w:rsid w:val="00044F07"/>
    <w:rsid w:val="00045A10"/>
    <w:rsid w:val="000460CE"/>
    <w:rsid w:val="000465D3"/>
    <w:rsid w:val="00050259"/>
    <w:rsid w:val="00051943"/>
    <w:rsid w:val="00051EB5"/>
    <w:rsid w:val="000521BC"/>
    <w:rsid w:val="00052A81"/>
    <w:rsid w:val="00054004"/>
    <w:rsid w:val="00055520"/>
    <w:rsid w:val="00055E5B"/>
    <w:rsid w:val="000568F0"/>
    <w:rsid w:val="00057EC5"/>
    <w:rsid w:val="000614C9"/>
    <w:rsid w:val="00066DF2"/>
    <w:rsid w:val="0007072C"/>
    <w:rsid w:val="0007105E"/>
    <w:rsid w:val="000713EB"/>
    <w:rsid w:val="000732A2"/>
    <w:rsid w:val="00073A89"/>
    <w:rsid w:val="00074443"/>
    <w:rsid w:val="000809B5"/>
    <w:rsid w:val="00081F06"/>
    <w:rsid w:val="00086BAF"/>
    <w:rsid w:val="0008718C"/>
    <w:rsid w:val="00087A08"/>
    <w:rsid w:val="000900CD"/>
    <w:rsid w:val="00092F0D"/>
    <w:rsid w:val="000931E4"/>
    <w:rsid w:val="00093E45"/>
    <w:rsid w:val="00095E04"/>
    <w:rsid w:val="000A1374"/>
    <w:rsid w:val="000A19AE"/>
    <w:rsid w:val="000A337D"/>
    <w:rsid w:val="000A4611"/>
    <w:rsid w:val="000A5873"/>
    <w:rsid w:val="000A6258"/>
    <w:rsid w:val="000B024F"/>
    <w:rsid w:val="000B1330"/>
    <w:rsid w:val="000B24DB"/>
    <w:rsid w:val="000B28B7"/>
    <w:rsid w:val="000B3B1B"/>
    <w:rsid w:val="000B4DE5"/>
    <w:rsid w:val="000B797B"/>
    <w:rsid w:val="000C055A"/>
    <w:rsid w:val="000C1480"/>
    <w:rsid w:val="000C28E8"/>
    <w:rsid w:val="000C5DC9"/>
    <w:rsid w:val="000D0EB0"/>
    <w:rsid w:val="000D23DF"/>
    <w:rsid w:val="000D40EF"/>
    <w:rsid w:val="000D428C"/>
    <w:rsid w:val="000D56BB"/>
    <w:rsid w:val="000D59FF"/>
    <w:rsid w:val="000D68B0"/>
    <w:rsid w:val="000D724E"/>
    <w:rsid w:val="000E0C35"/>
    <w:rsid w:val="000E122B"/>
    <w:rsid w:val="000E133E"/>
    <w:rsid w:val="000E2AD3"/>
    <w:rsid w:val="000E3BF9"/>
    <w:rsid w:val="000E449C"/>
    <w:rsid w:val="000E5796"/>
    <w:rsid w:val="000E5C70"/>
    <w:rsid w:val="000E62A1"/>
    <w:rsid w:val="000E742B"/>
    <w:rsid w:val="000F13F6"/>
    <w:rsid w:val="000F16B2"/>
    <w:rsid w:val="000F4E73"/>
    <w:rsid w:val="00100AAD"/>
    <w:rsid w:val="0010130B"/>
    <w:rsid w:val="0010136A"/>
    <w:rsid w:val="00103F27"/>
    <w:rsid w:val="001072A2"/>
    <w:rsid w:val="0011037A"/>
    <w:rsid w:val="00111139"/>
    <w:rsid w:val="00111589"/>
    <w:rsid w:val="00111805"/>
    <w:rsid w:val="00114190"/>
    <w:rsid w:val="0011450C"/>
    <w:rsid w:val="00115F5D"/>
    <w:rsid w:val="00117A02"/>
    <w:rsid w:val="0012294A"/>
    <w:rsid w:val="00133AB6"/>
    <w:rsid w:val="00133CBE"/>
    <w:rsid w:val="00135F5E"/>
    <w:rsid w:val="001361CA"/>
    <w:rsid w:val="00140A4A"/>
    <w:rsid w:val="001436E0"/>
    <w:rsid w:val="00143D27"/>
    <w:rsid w:val="00144689"/>
    <w:rsid w:val="001507D2"/>
    <w:rsid w:val="00157340"/>
    <w:rsid w:val="00160C0C"/>
    <w:rsid w:val="0016218A"/>
    <w:rsid w:val="0016394C"/>
    <w:rsid w:val="001640CB"/>
    <w:rsid w:val="0016415A"/>
    <w:rsid w:val="00164E47"/>
    <w:rsid w:val="001671A4"/>
    <w:rsid w:val="00170545"/>
    <w:rsid w:val="00171395"/>
    <w:rsid w:val="001722AB"/>
    <w:rsid w:val="00176597"/>
    <w:rsid w:val="001803B0"/>
    <w:rsid w:val="00187B66"/>
    <w:rsid w:val="0019141F"/>
    <w:rsid w:val="001938B7"/>
    <w:rsid w:val="00196DD7"/>
    <w:rsid w:val="00196DF1"/>
    <w:rsid w:val="00197334"/>
    <w:rsid w:val="00197549"/>
    <w:rsid w:val="001A3428"/>
    <w:rsid w:val="001A565E"/>
    <w:rsid w:val="001B1C96"/>
    <w:rsid w:val="001B5DC1"/>
    <w:rsid w:val="001B7D0C"/>
    <w:rsid w:val="001C05B2"/>
    <w:rsid w:val="001C1819"/>
    <w:rsid w:val="001C19FB"/>
    <w:rsid w:val="001C7501"/>
    <w:rsid w:val="001D004C"/>
    <w:rsid w:val="001D249B"/>
    <w:rsid w:val="001D338B"/>
    <w:rsid w:val="001D3E45"/>
    <w:rsid w:val="001D46DC"/>
    <w:rsid w:val="001D5670"/>
    <w:rsid w:val="001D613B"/>
    <w:rsid w:val="001D62E9"/>
    <w:rsid w:val="001E17E9"/>
    <w:rsid w:val="001E37FB"/>
    <w:rsid w:val="001E40EC"/>
    <w:rsid w:val="001F315C"/>
    <w:rsid w:val="001F6036"/>
    <w:rsid w:val="001F6FED"/>
    <w:rsid w:val="00212EE1"/>
    <w:rsid w:val="00213F27"/>
    <w:rsid w:val="00214438"/>
    <w:rsid w:val="00214C13"/>
    <w:rsid w:val="00220AE6"/>
    <w:rsid w:val="00227552"/>
    <w:rsid w:val="00230087"/>
    <w:rsid w:val="00233217"/>
    <w:rsid w:val="00233CEB"/>
    <w:rsid w:val="00235045"/>
    <w:rsid w:val="00235FF1"/>
    <w:rsid w:val="00240F3F"/>
    <w:rsid w:val="0024131D"/>
    <w:rsid w:val="0024378E"/>
    <w:rsid w:val="0025156D"/>
    <w:rsid w:val="002525E5"/>
    <w:rsid w:val="00255D00"/>
    <w:rsid w:val="00257201"/>
    <w:rsid w:val="00264131"/>
    <w:rsid w:val="00264E87"/>
    <w:rsid w:val="00264FDA"/>
    <w:rsid w:val="00265C58"/>
    <w:rsid w:val="00267488"/>
    <w:rsid w:val="00270F79"/>
    <w:rsid w:val="0027248B"/>
    <w:rsid w:val="002732A1"/>
    <w:rsid w:val="00273AC0"/>
    <w:rsid w:val="00277040"/>
    <w:rsid w:val="00277906"/>
    <w:rsid w:val="00280285"/>
    <w:rsid w:val="00284F45"/>
    <w:rsid w:val="00286E29"/>
    <w:rsid w:val="00291296"/>
    <w:rsid w:val="002A0F4F"/>
    <w:rsid w:val="002A18D8"/>
    <w:rsid w:val="002A240C"/>
    <w:rsid w:val="002A3B43"/>
    <w:rsid w:val="002A4AA4"/>
    <w:rsid w:val="002A7EDC"/>
    <w:rsid w:val="002B0A6E"/>
    <w:rsid w:val="002B10CC"/>
    <w:rsid w:val="002B1952"/>
    <w:rsid w:val="002B2BFA"/>
    <w:rsid w:val="002B38DE"/>
    <w:rsid w:val="002B5061"/>
    <w:rsid w:val="002B564D"/>
    <w:rsid w:val="002C05AE"/>
    <w:rsid w:val="002C1785"/>
    <w:rsid w:val="002C190B"/>
    <w:rsid w:val="002D37FB"/>
    <w:rsid w:val="002D3E7E"/>
    <w:rsid w:val="002E2889"/>
    <w:rsid w:val="002E2B32"/>
    <w:rsid w:val="002E444E"/>
    <w:rsid w:val="002E4A74"/>
    <w:rsid w:val="002E5227"/>
    <w:rsid w:val="002E5B6B"/>
    <w:rsid w:val="002F66A8"/>
    <w:rsid w:val="003005F4"/>
    <w:rsid w:val="00302BD7"/>
    <w:rsid w:val="003036C7"/>
    <w:rsid w:val="003041C5"/>
    <w:rsid w:val="00304978"/>
    <w:rsid w:val="00317C98"/>
    <w:rsid w:val="00321632"/>
    <w:rsid w:val="00322533"/>
    <w:rsid w:val="003247B3"/>
    <w:rsid w:val="00336870"/>
    <w:rsid w:val="00336C61"/>
    <w:rsid w:val="00336DAC"/>
    <w:rsid w:val="003426C7"/>
    <w:rsid w:val="0034464D"/>
    <w:rsid w:val="003452F2"/>
    <w:rsid w:val="0034557D"/>
    <w:rsid w:val="003475D4"/>
    <w:rsid w:val="0035081A"/>
    <w:rsid w:val="00351391"/>
    <w:rsid w:val="00352263"/>
    <w:rsid w:val="00353453"/>
    <w:rsid w:val="00354399"/>
    <w:rsid w:val="0035604D"/>
    <w:rsid w:val="00360699"/>
    <w:rsid w:val="00361962"/>
    <w:rsid w:val="00362833"/>
    <w:rsid w:val="003630AA"/>
    <w:rsid w:val="00364971"/>
    <w:rsid w:val="00365323"/>
    <w:rsid w:val="00372A6D"/>
    <w:rsid w:val="00373670"/>
    <w:rsid w:val="003739B4"/>
    <w:rsid w:val="00374B6E"/>
    <w:rsid w:val="00376E48"/>
    <w:rsid w:val="0037702A"/>
    <w:rsid w:val="003817DD"/>
    <w:rsid w:val="00382886"/>
    <w:rsid w:val="00386968"/>
    <w:rsid w:val="003929B0"/>
    <w:rsid w:val="003931EC"/>
    <w:rsid w:val="0039407D"/>
    <w:rsid w:val="00395914"/>
    <w:rsid w:val="00396D83"/>
    <w:rsid w:val="003974EF"/>
    <w:rsid w:val="003A4A81"/>
    <w:rsid w:val="003A7274"/>
    <w:rsid w:val="003A78FC"/>
    <w:rsid w:val="003B0322"/>
    <w:rsid w:val="003B1289"/>
    <w:rsid w:val="003B16DD"/>
    <w:rsid w:val="003B2839"/>
    <w:rsid w:val="003B318E"/>
    <w:rsid w:val="003B66A1"/>
    <w:rsid w:val="003C170F"/>
    <w:rsid w:val="003C3403"/>
    <w:rsid w:val="003C549B"/>
    <w:rsid w:val="003C6E23"/>
    <w:rsid w:val="003C773C"/>
    <w:rsid w:val="003D0B41"/>
    <w:rsid w:val="003D1464"/>
    <w:rsid w:val="003D4B18"/>
    <w:rsid w:val="003E0A64"/>
    <w:rsid w:val="003E38EB"/>
    <w:rsid w:val="003E4AF3"/>
    <w:rsid w:val="003E5061"/>
    <w:rsid w:val="003E71AB"/>
    <w:rsid w:val="003E7C74"/>
    <w:rsid w:val="003F026D"/>
    <w:rsid w:val="003F222E"/>
    <w:rsid w:val="003F44BA"/>
    <w:rsid w:val="003F51A4"/>
    <w:rsid w:val="0040177A"/>
    <w:rsid w:val="00404502"/>
    <w:rsid w:val="00404A31"/>
    <w:rsid w:val="00404ECC"/>
    <w:rsid w:val="0040542E"/>
    <w:rsid w:val="004058C6"/>
    <w:rsid w:val="0040716B"/>
    <w:rsid w:val="0040740F"/>
    <w:rsid w:val="00411EB8"/>
    <w:rsid w:val="00416DF5"/>
    <w:rsid w:val="0041733A"/>
    <w:rsid w:val="00417FD8"/>
    <w:rsid w:val="004211C2"/>
    <w:rsid w:val="00427C8E"/>
    <w:rsid w:val="00431577"/>
    <w:rsid w:val="00431AB1"/>
    <w:rsid w:val="0043255E"/>
    <w:rsid w:val="00432BD1"/>
    <w:rsid w:val="004342B9"/>
    <w:rsid w:val="0043489F"/>
    <w:rsid w:val="00434E27"/>
    <w:rsid w:val="004356DF"/>
    <w:rsid w:val="0043711C"/>
    <w:rsid w:val="00437D42"/>
    <w:rsid w:val="004436BF"/>
    <w:rsid w:val="00444C75"/>
    <w:rsid w:val="00447C73"/>
    <w:rsid w:val="004511A2"/>
    <w:rsid w:val="004512BA"/>
    <w:rsid w:val="00452ECA"/>
    <w:rsid w:val="004534C2"/>
    <w:rsid w:val="00453989"/>
    <w:rsid w:val="004553C1"/>
    <w:rsid w:val="00462558"/>
    <w:rsid w:val="004654E7"/>
    <w:rsid w:val="0046711C"/>
    <w:rsid w:val="004673CC"/>
    <w:rsid w:val="00470133"/>
    <w:rsid w:val="00472C38"/>
    <w:rsid w:val="0047339E"/>
    <w:rsid w:val="00473D38"/>
    <w:rsid w:val="00473F08"/>
    <w:rsid w:val="00475F86"/>
    <w:rsid w:val="0047608D"/>
    <w:rsid w:val="00476310"/>
    <w:rsid w:val="00477694"/>
    <w:rsid w:val="00481AAF"/>
    <w:rsid w:val="00481BC4"/>
    <w:rsid w:val="00484E06"/>
    <w:rsid w:val="00485B0B"/>
    <w:rsid w:val="00485DE6"/>
    <w:rsid w:val="00485E34"/>
    <w:rsid w:val="0048695B"/>
    <w:rsid w:val="0048716C"/>
    <w:rsid w:val="00487FA1"/>
    <w:rsid w:val="00490CC3"/>
    <w:rsid w:val="0049300E"/>
    <w:rsid w:val="004A0E22"/>
    <w:rsid w:val="004A1092"/>
    <w:rsid w:val="004A5BA0"/>
    <w:rsid w:val="004A7D01"/>
    <w:rsid w:val="004B0329"/>
    <w:rsid w:val="004B0802"/>
    <w:rsid w:val="004B292E"/>
    <w:rsid w:val="004B5F65"/>
    <w:rsid w:val="004C1C6C"/>
    <w:rsid w:val="004C301B"/>
    <w:rsid w:val="004C384E"/>
    <w:rsid w:val="004C3A89"/>
    <w:rsid w:val="004C3AD0"/>
    <w:rsid w:val="004C628F"/>
    <w:rsid w:val="004D1A21"/>
    <w:rsid w:val="004D3A1C"/>
    <w:rsid w:val="004D5016"/>
    <w:rsid w:val="004D5975"/>
    <w:rsid w:val="004D7A39"/>
    <w:rsid w:val="004E07D0"/>
    <w:rsid w:val="004E0BBC"/>
    <w:rsid w:val="004E1934"/>
    <w:rsid w:val="004F0AB6"/>
    <w:rsid w:val="004F28AD"/>
    <w:rsid w:val="004F32A6"/>
    <w:rsid w:val="004F439D"/>
    <w:rsid w:val="00500B7B"/>
    <w:rsid w:val="00501162"/>
    <w:rsid w:val="0050167B"/>
    <w:rsid w:val="00502CF5"/>
    <w:rsid w:val="00506BE2"/>
    <w:rsid w:val="00507C71"/>
    <w:rsid w:val="00510BA2"/>
    <w:rsid w:val="00511216"/>
    <w:rsid w:val="0051219D"/>
    <w:rsid w:val="00512683"/>
    <w:rsid w:val="005158BF"/>
    <w:rsid w:val="00516BCC"/>
    <w:rsid w:val="0051769A"/>
    <w:rsid w:val="00517B31"/>
    <w:rsid w:val="00517FF2"/>
    <w:rsid w:val="00520001"/>
    <w:rsid w:val="0052058C"/>
    <w:rsid w:val="00520863"/>
    <w:rsid w:val="00522EC6"/>
    <w:rsid w:val="005245D5"/>
    <w:rsid w:val="00524B78"/>
    <w:rsid w:val="00524BC2"/>
    <w:rsid w:val="00524BFE"/>
    <w:rsid w:val="00524C70"/>
    <w:rsid w:val="005251CA"/>
    <w:rsid w:val="005265EA"/>
    <w:rsid w:val="00526C82"/>
    <w:rsid w:val="00530D01"/>
    <w:rsid w:val="00532200"/>
    <w:rsid w:val="0053231F"/>
    <w:rsid w:val="005324B2"/>
    <w:rsid w:val="00532B68"/>
    <w:rsid w:val="005351EA"/>
    <w:rsid w:val="00535A63"/>
    <w:rsid w:val="0053617F"/>
    <w:rsid w:val="00537086"/>
    <w:rsid w:val="00543548"/>
    <w:rsid w:val="00546402"/>
    <w:rsid w:val="00546734"/>
    <w:rsid w:val="005538D4"/>
    <w:rsid w:val="00555578"/>
    <w:rsid w:val="0055590D"/>
    <w:rsid w:val="005615BC"/>
    <w:rsid w:val="00561CB5"/>
    <w:rsid w:val="00561DE5"/>
    <w:rsid w:val="00562CF4"/>
    <w:rsid w:val="0056387A"/>
    <w:rsid w:val="00571288"/>
    <w:rsid w:val="005716C0"/>
    <w:rsid w:val="00574259"/>
    <w:rsid w:val="0057749A"/>
    <w:rsid w:val="0058017B"/>
    <w:rsid w:val="00582020"/>
    <w:rsid w:val="00582BE0"/>
    <w:rsid w:val="00583964"/>
    <w:rsid w:val="00585753"/>
    <w:rsid w:val="005859BC"/>
    <w:rsid w:val="00587AB6"/>
    <w:rsid w:val="00587CE8"/>
    <w:rsid w:val="005919A9"/>
    <w:rsid w:val="00591D61"/>
    <w:rsid w:val="00594855"/>
    <w:rsid w:val="005966AD"/>
    <w:rsid w:val="0059674A"/>
    <w:rsid w:val="005A123C"/>
    <w:rsid w:val="005A1607"/>
    <w:rsid w:val="005A1A5E"/>
    <w:rsid w:val="005A6201"/>
    <w:rsid w:val="005A688D"/>
    <w:rsid w:val="005B0F21"/>
    <w:rsid w:val="005B166F"/>
    <w:rsid w:val="005B16F7"/>
    <w:rsid w:val="005B3FE1"/>
    <w:rsid w:val="005B4E87"/>
    <w:rsid w:val="005C130F"/>
    <w:rsid w:val="005C2201"/>
    <w:rsid w:val="005C597C"/>
    <w:rsid w:val="005C7A11"/>
    <w:rsid w:val="005C7A54"/>
    <w:rsid w:val="005C7CB2"/>
    <w:rsid w:val="005D1FC7"/>
    <w:rsid w:val="005D27D2"/>
    <w:rsid w:val="005D4EA5"/>
    <w:rsid w:val="005E2039"/>
    <w:rsid w:val="005E21D6"/>
    <w:rsid w:val="005E2D15"/>
    <w:rsid w:val="005E3E3A"/>
    <w:rsid w:val="005E534E"/>
    <w:rsid w:val="005E5E56"/>
    <w:rsid w:val="005E757F"/>
    <w:rsid w:val="005F0A41"/>
    <w:rsid w:val="005F4DEE"/>
    <w:rsid w:val="005F555A"/>
    <w:rsid w:val="005F55E1"/>
    <w:rsid w:val="005F7EA5"/>
    <w:rsid w:val="0060019A"/>
    <w:rsid w:val="0060075D"/>
    <w:rsid w:val="00600898"/>
    <w:rsid w:val="00600F6A"/>
    <w:rsid w:val="00604180"/>
    <w:rsid w:val="00607759"/>
    <w:rsid w:val="006100CC"/>
    <w:rsid w:val="00610840"/>
    <w:rsid w:val="00610ED2"/>
    <w:rsid w:val="00616282"/>
    <w:rsid w:val="006218AA"/>
    <w:rsid w:val="006237AA"/>
    <w:rsid w:val="00624855"/>
    <w:rsid w:val="006325B8"/>
    <w:rsid w:val="0063277F"/>
    <w:rsid w:val="00635C34"/>
    <w:rsid w:val="006434BB"/>
    <w:rsid w:val="00646C65"/>
    <w:rsid w:val="0065064B"/>
    <w:rsid w:val="00654806"/>
    <w:rsid w:val="00655AA8"/>
    <w:rsid w:val="00662761"/>
    <w:rsid w:val="00662D5B"/>
    <w:rsid w:val="00664EB6"/>
    <w:rsid w:val="00664EE0"/>
    <w:rsid w:val="00664F86"/>
    <w:rsid w:val="00666F3C"/>
    <w:rsid w:val="006679DE"/>
    <w:rsid w:val="006689E2"/>
    <w:rsid w:val="00670334"/>
    <w:rsid w:val="00671F19"/>
    <w:rsid w:val="00673978"/>
    <w:rsid w:val="00680B0A"/>
    <w:rsid w:val="00682384"/>
    <w:rsid w:val="00682CB4"/>
    <w:rsid w:val="00687517"/>
    <w:rsid w:val="00687900"/>
    <w:rsid w:val="00690842"/>
    <w:rsid w:val="0069167F"/>
    <w:rsid w:val="0069352A"/>
    <w:rsid w:val="0069465C"/>
    <w:rsid w:val="00694F4B"/>
    <w:rsid w:val="00696312"/>
    <w:rsid w:val="00696ADE"/>
    <w:rsid w:val="00696B93"/>
    <w:rsid w:val="006A390F"/>
    <w:rsid w:val="006A5674"/>
    <w:rsid w:val="006A63B0"/>
    <w:rsid w:val="006A79B7"/>
    <w:rsid w:val="006B11CA"/>
    <w:rsid w:val="006B5591"/>
    <w:rsid w:val="006C2486"/>
    <w:rsid w:val="006C3B1C"/>
    <w:rsid w:val="006C4960"/>
    <w:rsid w:val="006C5558"/>
    <w:rsid w:val="006C5D05"/>
    <w:rsid w:val="006C5D36"/>
    <w:rsid w:val="006C6B1F"/>
    <w:rsid w:val="006C730C"/>
    <w:rsid w:val="006C7349"/>
    <w:rsid w:val="006D2F1E"/>
    <w:rsid w:val="006D4671"/>
    <w:rsid w:val="006D4EC6"/>
    <w:rsid w:val="006D617E"/>
    <w:rsid w:val="006D62C2"/>
    <w:rsid w:val="006D6DA7"/>
    <w:rsid w:val="006D7BE2"/>
    <w:rsid w:val="006E412F"/>
    <w:rsid w:val="006E7F6C"/>
    <w:rsid w:val="006F03EE"/>
    <w:rsid w:val="006F2628"/>
    <w:rsid w:val="006F2658"/>
    <w:rsid w:val="006F636E"/>
    <w:rsid w:val="006F717A"/>
    <w:rsid w:val="006F7264"/>
    <w:rsid w:val="00700DE1"/>
    <w:rsid w:val="00701503"/>
    <w:rsid w:val="00701D7E"/>
    <w:rsid w:val="007056DD"/>
    <w:rsid w:val="00705936"/>
    <w:rsid w:val="00706BBB"/>
    <w:rsid w:val="00707985"/>
    <w:rsid w:val="007149E3"/>
    <w:rsid w:val="0071640B"/>
    <w:rsid w:val="00720301"/>
    <w:rsid w:val="00721F6F"/>
    <w:rsid w:val="00722257"/>
    <w:rsid w:val="0072479E"/>
    <w:rsid w:val="007250DC"/>
    <w:rsid w:val="007255A4"/>
    <w:rsid w:val="007267A3"/>
    <w:rsid w:val="00726D8A"/>
    <w:rsid w:val="00726F9F"/>
    <w:rsid w:val="0072759C"/>
    <w:rsid w:val="00731DDE"/>
    <w:rsid w:val="00733248"/>
    <w:rsid w:val="00735189"/>
    <w:rsid w:val="00735450"/>
    <w:rsid w:val="007356F2"/>
    <w:rsid w:val="007357DB"/>
    <w:rsid w:val="00737225"/>
    <w:rsid w:val="00737E2E"/>
    <w:rsid w:val="00740714"/>
    <w:rsid w:val="00740A2A"/>
    <w:rsid w:val="00740EA8"/>
    <w:rsid w:val="00741544"/>
    <w:rsid w:val="007426F3"/>
    <w:rsid w:val="007448C9"/>
    <w:rsid w:val="0074630F"/>
    <w:rsid w:val="00746BAE"/>
    <w:rsid w:val="00747C46"/>
    <w:rsid w:val="00750D55"/>
    <w:rsid w:val="00751239"/>
    <w:rsid w:val="00752856"/>
    <w:rsid w:val="007530C4"/>
    <w:rsid w:val="0075417A"/>
    <w:rsid w:val="00755614"/>
    <w:rsid w:val="00756B80"/>
    <w:rsid w:val="0075791F"/>
    <w:rsid w:val="007632F8"/>
    <w:rsid w:val="0076486E"/>
    <w:rsid w:val="00764CA9"/>
    <w:rsid w:val="0076543B"/>
    <w:rsid w:val="007664C3"/>
    <w:rsid w:val="007710CF"/>
    <w:rsid w:val="007711BF"/>
    <w:rsid w:val="00773636"/>
    <w:rsid w:val="0077781C"/>
    <w:rsid w:val="007802AB"/>
    <w:rsid w:val="0078443D"/>
    <w:rsid w:val="0078518B"/>
    <w:rsid w:val="007907A2"/>
    <w:rsid w:val="007940C0"/>
    <w:rsid w:val="007942AE"/>
    <w:rsid w:val="00795594"/>
    <w:rsid w:val="00796369"/>
    <w:rsid w:val="00796793"/>
    <w:rsid w:val="007A07B6"/>
    <w:rsid w:val="007A48D9"/>
    <w:rsid w:val="007A6576"/>
    <w:rsid w:val="007B1278"/>
    <w:rsid w:val="007B1777"/>
    <w:rsid w:val="007B1861"/>
    <w:rsid w:val="007B21D4"/>
    <w:rsid w:val="007B229C"/>
    <w:rsid w:val="007B2FDC"/>
    <w:rsid w:val="007B4A78"/>
    <w:rsid w:val="007B66ED"/>
    <w:rsid w:val="007B71AF"/>
    <w:rsid w:val="007B768A"/>
    <w:rsid w:val="007B795B"/>
    <w:rsid w:val="007C2243"/>
    <w:rsid w:val="007C2ADE"/>
    <w:rsid w:val="007C465E"/>
    <w:rsid w:val="007C7737"/>
    <w:rsid w:val="007D0F7A"/>
    <w:rsid w:val="007D3032"/>
    <w:rsid w:val="007D3ED3"/>
    <w:rsid w:val="007D4107"/>
    <w:rsid w:val="007D47B5"/>
    <w:rsid w:val="007D47C6"/>
    <w:rsid w:val="007D65C9"/>
    <w:rsid w:val="007E1E89"/>
    <w:rsid w:val="007E46A2"/>
    <w:rsid w:val="007E6133"/>
    <w:rsid w:val="007E7E33"/>
    <w:rsid w:val="007E7F6E"/>
    <w:rsid w:val="007F1F59"/>
    <w:rsid w:val="007F2AFF"/>
    <w:rsid w:val="007F39B2"/>
    <w:rsid w:val="007F5FAD"/>
    <w:rsid w:val="007F77DF"/>
    <w:rsid w:val="00801477"/>
    <w:rsid w:val="008027F4"/>
    <w:rsid w:val="00802988"/>
    <w:rsid w:val="008037AA"/>
    <w:rsid w:val="0080531C"/>
    <w:rsid w:val="00805C7F"/>
    <w:rsid w:val="00806930"/>
    <w:rsid w:val="008115D1"/>
    <w:rsid w:val="00813AB0"/>
    <w:rsid w:val="008157BA"/>
    <w:rsid w:val="0081788A"/>
    <w:rsid w:val="00820977"/>
    <w:rsid w:val="00822998"/>
    <w:rsid w:val="00822E95"/>
    <w:rsid w:val="0082349C"/>
    <w:rsid w:val="008279AB"/>
    <w:rsid w:val="008324C1"/>
    <w:rsid w:val="008366A4"/>
    <w:rsid w:val="008375FA"/>
    <w:rsid w:val="00840463"/>
    <w:rsid w:val="00840B7C"/>
    <w:rsid w:val="008416FF"/>
    <w:rsid w:val="00841E81"/>
    <w:rsid w:val="00843660"/>
    <w:rsid w:val="0084405A"/>
    <w:rsid w:val="008503EF"/>
    <w:rsid w:val="008511B7"/>
    <w:rsid w:val="0085190B"/>
    <w:rsid w:val="008533B9"/>
    <w:rsid w:val="0085373E"/>
    <w:rsid w:val="00854009"/>
    <w:rsid w:val="00857CC5"/>
    <w:rsid w:val="008634D3"/>
    <w:rsid w:val="00864711"/>
    <w:rsid w:val="00864B99"/>
    <w:rsid w:val="00865CB8"/>
    <w:rsid w:val="00867AD5"/>
    <w:rsid w:val="00867CB2"/>
    <w:rsid w:val="00867F66"/>
    <w:rsid w:val="00870209"/>
    <w:rsid w:val="0087391F"/>
    <w:rsid w:val="008742CD"/>
    <w:rsid w:val="00877BB3"/>
    <w:rsid w:val="008800B0"/>
    <w:rsid w:val="008822F1"/>
    <w:rsid w:val="00882BBA"/>
    <w:rsid w:val="00883375"/>
    <w:rsid w:val="00883800"/>
    <w:rsid w:val="008839A2"/>
    <w:rsid w:val="00884D0C"/>
    <w:rsid w:val="0088593A"/>
    <w:rsid w:val="00887532"/>
    <w:rsid w:val="008876BF"/>
    <w:rsid w:val="00891A66"/>
    <w:rsid w:val="0089413E"/>
    <w:rsid w:val="00894244"/>
    <w:rsid w:val="00894E78"/>
    <w:rsid w:val="00896D5A"/>
    <w:rsid w:val="008976F4"/>
    <w:rsid w:val="008A2BBB"/>
    <w:rsid w:val="008A2C02"/>
    <w:rsid w:val="008A2C46"/>
    <w:rsid w:val="008A5FA1"/>
    <w:rsid w:val="008B01CE"/>
    <w:rsid w:val="008B067A"/>
    <w:rsid w:val="008B25CD"/>
    <w:rsid w:val="008B3374"/>
    <w:rsid w:val="008B37DA"/>
    <w:rsid w:val="008B4C98"/>
    <w:rsid w:val="008B5F1B"/>
    <w:rsid w:val="008B6291"/>
    <w:rsid w:val="008B636F"/>
    <w:rsid w:val="008B73A5"/>
    <w:rsid w:val="008C5BAF"/>
    <w:rsid w:val="008C6EF9"/>
    <w:rsid w:val="008D160E"/>
    <w:rsid w:val="008D1DEF"/>
    <w:rsid w:val="008D2406"/>
    <w:rsid w:val="008D359D"/>
    <w:rsid w:val="008D39BE"/>
    <w:rsid w:val="008D4B94"/>
    <w:rsid w:val="008D4C29"/>
    <w:rsid w:val="008D4DD7"/>
    <w:rsid w:val="008D658F"/>
    <w:rsid w:val="008D6B0F"/>
    <w:rsid w:val="008D72F0"/>
    <w:rsid w:val="008E0906"/>
    <w:rsid w:val="008E220B"/>
    <w:rsid w:val="008E2307"/>
    <w:rsid w:val="008E2F98"/>
    <w:rsid w:val="008E3A3A"/>
    <w:rsid w:val="008E3C59"/>
    <w:rsid w:val="008E598A"/>
    <w:rsid w:val="008E5A62"/>
    <w:rsid w:val="008E62FB"/>
    <w:rsid w:val="008E7D88"/>
    <w:rsid w:val="008F002A"/>
    <w:rsid w:val="008F6DE5"/>
    <w:rsid w:val="00900366"/>
    <w:rsid w:val="0090237F"/>
    <w:rsid w:val="009041B2"/>
    <w:rsid w:val="00904554"/>
    <w:rsid w:val="009065C7"/>
    <w:rsid w:val="0090692D"/>
    <w:rsid w:val="00906939"/>
    <w:rsid w:val="00906E1B"/>
    <w:rsid w:val="009071D7"/>
    <w:rsid w:val="00911072"/>
    <w:rsid w:val="00912128"/>
    <w:rsid w:val="00913CBC"/>
    <w:rsid w:val="00920364"/>
    <w:rsid w:val="00921F4A"/>
    <w:rsid w:val="00922068"/>
    <w:rsid w:val="0092407D"/>
    <w:rsid w:val="0092447E"/>
    <w:rsid w:val="00925383"/>
    <w:rsid w:val="00925A2C"/>
    <w:rsid w:val="00927E65"/>
    <w:rsid w:val="009307B6"/>
    <w:rsid w:val="009307E9"/>
    <w:rsid w:val="00932E64"/>
    <w:rsid w:val="00932F37"/>
    <w:rsid w:val="00933489"/>
    <w:rsid w:val="00934ED6"/>
    <w:rsid w:val="0093574C"/>
    <w:rsid w:val="009378DB"/>
    <w:rsid w:val="00941513"/>
    <w:rsid w:val="00941961"/>
    <w:rsid w:val="00941F32"/>
    <w:rsid w:val="009537AC"/>
    <w:rsid w:val="00954616"/>
    <w:rsid w:val="00955AA2"/>
    <w:rsid w:val="00955F9C"/>
    <w:rsid w:val="00956560"/>
    <w:rsid w:val="00962BAC"/>
    <w:rsid w:val="00963368"/>
    <w:rsid w:val="00964662"/>
    <w:rsid w:val="00966B1E"/>
    <w:rsid w:val="009678F5"/>
    <w:rsid w:val="009704D4"/>
    <w:rsid w:val="009733E1"/>
    <w:rsid w:val="00973E66"/>
    <w:rsid w:val="0097418B"/>
    <w:rsid w:val="009744D8"/>
    <w:rsid w:val="00976EA4"/>
    <w:rsid w:val="009779FC"/>
    <w:rsid w:val="00980488"/>
    <w:rsid w:val="009808E2"/>
    <w:rsid w:val="00980F6B"/>
    <w:rsid w:val="00981077"/>
    <w:rsid w:val="00981EFA"/>
    <w:rsid w:val="0098352B"/>
    <w:rsid w:val="009854AF"/>
    <w:rsid w:val="00986BBD"/>
    <w:rsid w:val="0099474B"/>
    <w:rsid w:val="00994D0A"/>
    <w:rsid w:val="009965A9"/>
    <w:rsid w:val="009A0F9E"/>
    <w:rsid w:val="009A57E1"/>
    <w:rsid w:val="009A5931"/>
    <w:rsid w:val="009B1CCE"/>
    <w:rsid w:val="009B7B51"/>
    <w:rsid w:val="009C1D71"/>
    <w:rsid w:val="009C1DFC"/>
    <w:rsid w:val="009C3C58"/>
    <w:rsid w:val="009C5138"/>
    <w:rsid w:val="009C5B05"/>
    <w:rsid w:val="009C6FC2"/>
    <w:rsid w:val="009D0983"/>
    <w:rsid w:val="009D4198"/>
    <w:rsid w:val="009D7F9B"/>
    <w:rsid w:val="009E0F28"/>
    <w:rsid w:val="009E2594"/>
    <w:rsid w:val="009E5740"/>
    <w:rsid w:val="009E58F9"/>
    <w:rsid w:val="009E6B5F"/>
    <w:rsid w:val="009F2F9A"/>
    <w:rsid w:val="009F45A0"/>
    <w:rsid w:val="009F4BDA"/>
    <w:rsid w:val="009F4FCE"/>
    <w:rsid w:val="009F559B"/>
    <w:rsid w:val="009F6303"/>
    <w:rsid w:val="009F6490"/>
    <w:rsid w:val="00A00094"/>
    <w:rsid w:val="00A0092B"/>
    <w:rsid w:val="00A01F67"/>
    <w:rsid w:val="00A0417B"/>
    <w:rsid w:val="00A04ABD"/>
    <w:rsid w:val="00A05152"/>
    <w:rsid w:val="00A054A0"/>
    <w:rsid w:val="00A0587C"/>
    <w:rsid w:val="00A12F7F"/>
    <w:rsid w:val="00A177F8"/>
    <w:rsid w:val="00A17D4C"/>
    <w:rsid w:val="00A20B7B"/>
    <w:rsid w:val="00A21736"/>
    <w:rsid w:val="00A23302"/>
    <w:rsid w:val="00A27AFA"/>
    <w:rsid w:val="00A3110F"/>
    <w:rsid w:val="00A33230"/>
    <w:rsid w:val="00A33462"/>
    <w:rsid w:val="00A335FA"/>
    <w:rsid w:val="00A34D2B"/>
    <w:rsid w:val="00A353DB"/>
    <w:rsid w:val="00A36549"/>
    <w:rsid w:val="00A37BD7"/>
    <w:rsid w:val="00A40A74"/>
    <w:rsid w:val="00A40EA6"/>
    <w:rsid w:val="00A41545"/>
    <w:rsid w:val="00A415A3"/>
    <w:rsid w:val="00A416E9"/>
    <w:rsid w:val="00A42AF6"/>
    <w:rsid w:val="00A43A7C"/>
    <w:rsid w:val="00A44E84"/>
    <w:rsid w:val="00A45B7C"/>
    <w:rsid w:val="00A467EF"/>
    <w:rsid w:val="00A46B66"/>
    <w:rsid w:val="00A51A8A"/>
    <w:rsid w:val="00A52DDE"/>
    <w:rsid w:val="00A547AB"/>
    <w:rsid w:val="00A5545D"/>
    <w:rsid w:val="00A64E0F"/>
    <w:rsid w:val="00A65FBC"/>
    <w:rsid w:val="00A700B3"/>
    <w:rsid w:val="00A710BA"/>
    <w:rsid w:val="00A730E3"/>
    <w:rsid w:val="00A77057"/>
    <w:rsid w:val="00A77366"/>
    <w:rsid w:val="00A77B91"/>
    <w:rsid w:val="00A8115B"/>
    <w:rsid w:val="00A825F6"/>
    <w:rsid w:val="00A83F55"/>
    <w:rsid w:val="00A84034"/>
    <w:rsid w:val="00A86EAC"/>
    <w:rsid w:val="00A879A9"/>
    <w:rsid w:val="00A9048F"/>
    <w:rsid w:val="00A90803"/>
    <w:rsid w:val="00A925D1"/>
    <w:rsid w:val="00A96ED9"/>
    <w:rsid w:val="00A97337"/>
    <w:rsid w:val="00AA0253"/>
    <w:rsid w:val="00AA07E4"/>
    <w:rsid w:val="00AA2149"/>
    <w:rsid w:val="00AA2A37"/>
    <w:rsid w:val="00AA5B29"/>
    <w:rsid w:val="00AA5FC1"/>
    <w:rsid w:val="00AA657C"/>
    <w:rsid w:val="00AB0037"/>
    <w:rsid w:val="00AB0358"/>
    <w:rsid w:val="00AB08BD"/>
    <w:rsid w:val="00AB14C7"/>
    <w:rsid w:val="00AB1A6C"/>
    <w:rsid w:val="00AB3915"/>
    <w:rsid w:val="00AB5BCF"/>
    <w:rsid w:val="00AB68A6"/>
    <w:rsid w:val="00AB6D88"/>
    <w:rsid w:val="00AB7F52"/>
    <w:rsid w:val="00AC370D"/>
    <w:rsid w:val="00AC5376"/>
    <w:rsid w:val="00AC6502"/>
    <w:rsid w:val="00AC6BA2"/>
    <w:rsid w:val="00AC6CE2"/>
    <w:rsid w:val="00AC7F4F"/>
    <w:rsid w:val="00AD312B"/>
    <w:rsid w:val="00AD4C42"/>
    <w:rsid w:val="00AD53D3"/>
    <w:rsid w:val="00AD62CB"/>
    <w:rsid w:val="00AD7697"/>
    <w:rsid w:val="00AE1757"/>
    <w:rsid w:val="00AE2944"/>
    <w:rsid w:val="00AE3404"/>
    <w:rsid w:val="00AE4580"/>
    <w:rsid w:val="00AE5205"/>
    <w:rsid w:val="00AE5594"/>
    <w:rsid w:val="00AF00BA"/>
    <w:rsid w:val="00AF0361"/>
    <w:rsid w:val="00AF0741"/>
    <w:rsid w:val="00AF2F68"/>
    <w:rsid w:val="00AF4D71"/>
    <w:rsid w:val="00AF69B1"/>
    <w:rsid w:val="00AF76AF"/>
    <w:rsid w:val="00B00A98"/>
    <w:rsid w:val="00B025F8"/>
    <w:rsid w:val="00B02C19"/>
    <w:rsid w:val="00B0328E"/>
    <w:rsid w:val="00B0460F"/>
    <w:rsid w:val="00B0684B"/>
    <w:rsid w:val="00B0692D"/>
    <w:rsid w:val="00B06BFA"/>
    <w:rsid w:val="00B06C98"/>
    <w:rsid w:val="00B10930"/>
    <w:rsid w:val="00B10BB0"/>
    <w:rsid w:val="00B16EF3"/>
    <w:rsid w:val="00B17EB6"/>
    <w:rsid w:val="00B20C02"/>
    <w:rsid w:val="00B2142B"/>
    <w:rsid w:val="00B24BAB"/>
    <w:rsid w:val="00B2608C"/>
    <w:rsid w:val="00B30E85"/>
    <w:rsid w:val="00B31EA8"/>
    <w:rsid w:val="00B331F7"/>
    <w:rsid w:val="00B33242"/>
    <w:rsid w:val="00B3417F"/>
    <w:rsid w:val="00B35288"/>
    <w:rsid w:val="00B40439"/>
    <w:rsid w:val="00B40AD8"/>
    <w:rsid w:val="00B42785"/>
    <w:rsid w:val="00B4282B"/>
    <w:rsid w:val="00B42B5E"/>
    <w:rsid w:val="00B43EE8"/>
    <w:rsid w:val="00B44BAB"/>
    <w:rsid w:val="00B5082A"/>
    <w:rsid w:val="00B518E5"/>
    <w:rsid w:val="00B522F0"/>
    <w:rsid w:val="00B52740"/>
    <w:rsid w:val="00B53486"/>
    <w:rsid w:val="00B56284"/>
    <w:rsid w:val="00B5697C"/>
    <w:rsid w:val="00B6011C"/>
    <w:rsid w:val="00B608CC"/>
    <w:rsid w:val="00B61E36"/>
    <w:rsid w:val="00B63F1F"/>
    <w:rsid w:val="00B64609"/>
    <w:rsid w:val="00B64FEA"/>
    <w:rsid w:val="00B650F1"/>
    <w:rsid w:val="00B65AD7"/>
    <w:rsid w:val="00B70C91"/>
    <w:rsid w:val="00B71754"/>
    <w:rsid w:val="00B75621"/>
    <w:rsid w:val="00B771CD"/>
    <w:rsid w:val="00B7AD13"/>
    <w:rsid w:val="00B81868"/>
    <w:rsid w:val="00B81CA0"/>
    <w:rsid w:val="00B831C4"/>
    <w:rsid w:val="00B83D9B"/>
    <w:rsid w:val="00B84388"/>
    <w:rsid w:val="00B86DE8"/>
    <w:rsid w:val="00B90A42"/>
    <w:rsid w:val="00B90C8F"/>
    <w:rsid w:val="00B94F4C"/>
    <w:rsid w:val="00B95158"/>
    <w:rsid w:val="00B95175"/>
    <w:rsid w:val="00B9566E"/>
    <w:rsid w:val="00B95A74"/>
    <w:rsid w:val="00B95D8B"/>
    <w:rsid w:val="00B9625D"/>
    <w:rsid w:val="00B96266"/>
    <w:rsid w:val="00B96635"/>
    <w:rsid w:val="00B97A19"/>
    <w:rsid w:val="00BA45E4"/>
    <w:rsid w:val="00BA5409"/>
    <w:rsid w:val="00BA7BDD"/>
    <w:rsid w:val="00BB0B14"/>
    <w:rsid w:val="00BB0E58"/>
    <w:rsid w:val="00BB113C"/>
    <w:rsid w:val="00BB19A4"/>
    <w:rsid w:val="00BB3F2F"/>
    <w:rsid w:val="00BB47CA"/>
    <w:rsid w:val="00BB717E"/>
    <w:rsid w:val="00BC4BBE"/>
    <w:rsid w:val="00BC6904"/>
    <w:rsid w:val="00BC6B4A"/>
    <w:rsid w:val="00BD0643"/>
    <w:rsid w:val="00BD4B4E"/>
    <w:rsid w:val="00BD50C7"/>
    <w:rsid w:val="00BD69E7"/>
    <w:rsid w:val="00BE129A"/>
    <w:rsid w:val="00BE1A0F"/>
    <w:rsid w:val="00BE1F52"/>
    <w:rsid w:val="00BE64B8"/>
    <w:rsid w:val="00BF0997"/>
    <w:rsid w:val="00BF12F1"/>
    <w:rsid w:val="00BF16A8"/>
    <w:rsid w:val="00BF1A16"/>
    <w:rsid w:val="00BF2F31"/>
    <w:rsid w:val="00BF502E"/>
    <w:rsid w:val="00BF7F8E"/>
    <w:rsid w:val="00C03277"/>
    <w:rsid w:val="00C03349"/>
    <w:rsid w:val="00C06B83"/>
    <w:rsid w:val="00C12F20"/>
    <w:rsid w:val="00C1728B"/>
    <w:rsid w:val="00C22F00"/>
    <w:rsid w:val="00C23A8F"/>
    <w:rsid w:val="00C25B3E"/>
    <w:rsid w:val="00C26973"/>
    <w:rsid w:val="00C31165"/>
    <w:rsid w:val="00C32E57"/>
    <w:rsid w:val="00C3504B"/>
    <w:rsid w:val="00C368C0"/>
    <w:rsid w:val="00C41C90"/>
    <w:rsid w:val="00C50F57"/>
    <w:rsid w:val="00C51110"/>
    <w:rsid w:val="00C519DA"/>
    <w:rsid w:val="00C541A4"/>
    <w:rsid w:val="00C60D6B"/>
    <w:rsid w:val="00C6478F"/>
    <w:rsid w:val="00C64859"/>
    <w:rsid w:val="00C66AB6"/>
    <w:rsid w:val="00C66F4D"/>
    <w:rsid w:val="00C671BD"/>
    <w:rsid w:val="00C710FE"/>
    <w:rsid w:val="00C73384"/>
    <w:rsid w:val="00C733BC"/>
    <w:rsid w:val="00C76E1D"/>
    <w:rsid w:val="00C77132"/>
    <w:rsid w:val="00C77BF8"/>
    <w:rsid w:val="00C81649"/>
    <w:rsid w:val="00C82D08"/>
    <w:rsid w:val="00C866FD"/>
    <w:rsid w:val="00C9074D"/>
    <w:rsid w:val="00C96060"/>
    <w:rsid w:val="00C9654A"/>
    <w:rsid w:val="00CA1C81"/>
    <w:rsid w:val="00CA21FF"/>
    <w:rsid w:val="00CB2C7F"/>
    <w:rsid w:val="00CB40A3"/>
    <w:rsid w:val="00CB5AB4"/>
    <w:rsid w:val="00CC0E91"/>
    <w:rsid w:val="00CC258E"/>
    <w:rsid w:val="00CC3205"/>
    <w:rsid w:val="00CC334F"/>
    <w:rsid w:val="00CC3EAD"/>
    <w:rsid w:val="00CC46B7"/>
    <w:rsid w:val="00CD2A5B"/>
    <w:rsid w:val="00CD31E1"/>
    <w:rsid w:val="00CD46FF"/>
    <w:rsid w:val="00CD5DE0"/>
    <w:rsid w:val="00CD71DA"/>
    <w:rsid w:val="00CE3DBD"/>
    <w:rsid w:val="00CE3FBD"/>
    <w:rsid w:val="00CE46AA"/>
    <w:rsid w:val="00CE59EE"/>
    <w:rsid w:val="00CF0D05"/>
    <w:rsid w:val="00CF1A13"/>
    <w:rsid w:val="00CF43E0"/>
    <w:rsid w:val="00CF7551"/>
    <w:rsid w:val="00CF7595"/>
    <w:rsid w:val="00D019BB"/>
    <w:rsid w:val="00D01A5D"/>
    <w:rsid w:val="00D02E79"/>
    <w:rsid w:val="00D02EF7"/>
    <w:rsid w:val="00D05E13"/>
    <w:rsid w:val="00D0655D"/>
    <w:rsid w:val="00D074AF"/>
    <w:rsid w:val="00D079DA"/>
    <w:rsid w:val="00D07A54"/>
    <w:rsid w:val="00D1207F"/>
    <w:rsid w:val="00D20DCF"/>
    <w:rsid w:val="00D21FBC"/>
    <w:rsid w:val="00D227EB"/>
    <w:rsid w:val="00D24CA7"/>
    <w:rsid w:val="00D258D5"/>
    <w:rsid w:val="00D25F4F"/>
    <w:rsid w:val="00D31ECE"/>
    <w:rsid w:val="00D34E4C"/>
    <w:rsid w:val="00D36BD3"/>
    <w:rsid w:val="00D36DF6"/>
    <w:rsid w:val="00D36E4D"/>
    <w:rsid w:val="00D4323C"/>
    <w:rsid w:val="00D43534"/>
    <w:rsid w:val="00D4412F"/>
    <w:rsid w:val="00D44CB6"/>
    <w:rsid w:val="00D470CD"/>
    <w:rsid w:val="00D60C1C"/>
    <w:rsid w:val="00D60C9F"/>
    <w:rsid w:val="00D60D75"/>
    <w:rsid w:val="00D61A9E"/>
    <w:rsid w:val="00D61F89"/>
    <w:rsid w:val="00D6352F"/>
    <w:rsid w:val="00D640D8"/>
    <w:rsid w:val="00D70238"/>
    <w:rsid w:val="00D70507"/>
    <w:rsid w:val="00D7129D"/>
    <w:rsid w:val="00D72F44"/>
    <w:rsid w:val="00D7303C"/>
    <w:rsid w:val="00D76A5C"/>
    <w:rsid w:val="00D770D4"/>
    <w:rsid w:val="00D803BF"/>
    <w:rsid w:val="00D80916"/>
    <w:rsid w:val="00D815BC"/>
    <w:rsid w:val="00D81BA1"/>
    <w:rsid w:val="00D822C4"/>
    <w:rsid w:val="00D82E91"/>
    <w:rsid w:val="00D82FBC"/>
    <w:rsid w:val="00D84663"/>
    <w:rsid w:val="00D869EC"/>
    <w:rsid w:val="00D93C89"/>
    <w:rsid w:val="00D963BF"/>
    <w:rsid w:val="00DA3684"/>
    <w:rsid w:val="00DA52DF"/>
    <w:rsid w:val="00DB2342"/>
    <w:rsid w:val="00DB3C84"/>
    <w:rsid w:val="00DB4396"/>
    <w:rsid w:val="00DB5779"/>
    <w:rsid w:val="00DC0747"/>
    <w:rsid w:val="00DC1575"/>
    <w:rsid w:val="00DC3C87"/>
    <w:rsid w:val="00DC3F77"/>
    <w:rsid w:val="00DC5B70"/>
    <w:rsid w:val="00DC6057"/>
    <w:rsid w:val="00DC67D8"/>
    <w:rsid w:val="00DC6E2D"/>
    <w:rsid w:val="00DC7A09"/>
    <w:rsid w:val="00DD0045"/>
    <w:rsid w:val="00DD1E29"/>
    <w:rsid w:val="00DD21C7"/>
    <w:rsid w:val="00DD3734"/>
    <w:rsid w:val="00DD6220"/>
    <w:rsid w:val="00DD6495"/>
    <w:rsid w:val="00DE117E"/>
    <w:rsid w:val="00DE592E"/>
    <w:rsid w:val="00DE5957"/>
    <w:rsid w:val="00DE69CB"/>
    <w:rsid w:val="00DF020E"/>
    <w:rsid w:val="00DF1BE1"/>
    <w:rsid w:val="00DF2019"/>
    <w:rsid w:val="00DF20EC"/>
    <w:rsid w:val="00DF2144"/>
    <w:rsid w:val="00DF24F0"/>
    <w:rsid w:val="00DF30AC"/>
    <w:rsid w:val="00DF5EA2"/>
    <w:rsid w:val="00DF6D9F"/>
    <w:rsid w:val="00DF7652"/>
    <w:rsid w:val="00DF791D"/>
    <w:rsid w:val="00DF7F93"/>
    <w:rsid w:val="00E00FE6"/>
    <w:rsid w:val="00E037D6"/>
    <w:rsid w:val="00E0408F"/>
    <w:rsid w:val="00E05A73"/>
    <w:rsid w:val="00E111AB"/>
    <w:rsid w:val="00E1447E"/>
    <w:rsid w:val="00E15069"/>
    <w:rsid w:val="00E1705C"/>
    <w:rsid w:val="00E17472"/>
    <w:rsid w:val="00E23F8A"/>
    <w:rsid w:val="00E24524"/>
    <w:rsid w:val="00E25F62"/>
    <w:rsid w:val="00E26401"/>
    <w:rsid w:val="00E26451"/>
    <w:rsid w:val="00E26F66"/>
    <w:rsid w:val="00E275D6"/>
    <w:rsid w:val="00E30BD5"/>
    <w:rsid w:val="00E32571"/>
    <w:rsid w:val="00E3278D"/>
    <w:rsid w:val="00E32DC0"/>
    <w:rsid w:val="00E342D6"/>
    <w:rsid w:val="00E3437B"/>
    <w:rsid w:val="00E366AE"/>
    <w:rsid w:val="00E37F34"/>
    <w:rsid w:val="00E420E1"/>
    <w:rsid w:val="00E4298E"/>
    <w:rsid w:val="00E43525"/>
    <w:rsid w:val="00E4394C"/>
    <w:rsid w:val="00E46713"/>
    <w:rsid w:val="00E47155"/>
    <w:rsid w:val="00E47A51"/>
    <w:rsid w:val="00E47FD9"/>
    <w:rsid w:val="00E6062F"/>
    <w:rsid w:val="00E618E4"/>
    <w:rsid w:val="00E63755"/>
    <w:rsid w:val="00E67677"/>
    <w:rsid w:val="00E67A4D"/>
    <w:rsid w:val="00E72690"/>
    <w:rsid w:val="00E81169"/>
    <w:rsid w:val="00E82851"/>
    <w:rsid w:val="00E82AB4"/>
    <w:rsid w:val="00E83F13"/>
    <w:rsid w:val="00E855BC"/>
    <w:rsid w:val="00E90643"/>
    <w:rsid w:val="00E93026"/>
    <w:rsid w:val="00E93C38"/>
    <w:rsid w:val="00E9487D"/>
    <w:rsid w:val="00E96694"/>
    <w:rsid w:val="00EA0261"/>
    <w:rsid w:val="00EA248F"/>
    <w:rsid w:val="00EA6E6F"/>
    <w:rsid w:val="00EA728B"/>
    <w:rsid w:val="00EB0793"/>
    <w:rsid w:val="00EB241F"/>
    <w:rsid w:val="00EB2994"/>
    <w:rsid w:val="00EB33F7"/>
    <w:rsid w:val="00EB4314"/>
    <w:rsid w:val="00EC03FF"/>
    <w:rsid w:val="00EC12FA"/>
    <w:rsid w:val="00EC20BD"/>
    <w:rsid w:val="00EC3F2A"/>
    <w:rsid w:val="00EC55CB"/>
    <w:rsid w:val="00EC57F1"/>
    <w:rsid w:val="00EC5B3B"/>
    <w:rsid w:val="00EC5F2F"/>
    <w:rsid w:val="00ED0969"/>
    <w:rsid w:val="00ED49AD"/>
    <w:rsid w:val="00ED5299"/>
    <w:rsid w:val="00ED6453"/>
    <w:rsid w:val="00ED6B22"/>
    <w:rsid w:val="00EE12C1"/>
    <w:rsid w:val="00EE523C"/>
    <w:rsid w:val="00EE64A5"/>
    <w:rsid w:val="00EE6F72"/>
    <w:rsid w:val="00EF15F3"/>
    <w:rsid w:val="00EF22E7"/>
    <w:rsid w:val="00EF284F"/>
    <w:rsid w:val="00EF2A77"/>
    <w:rsid w:val="00EF4657"/>
    <w:rsid w:val="00EF599C"/>
    <w:rsid w:val="00EF5ABA"/>
    <w:rsid w:val="00EF61AE"/>
    <w:rsid w:val="00EF7287"/>
    <w:rsid w:val="00F011DF"/>
    <w:rsid w:val="00F11CE4"/>
    <w:rsid w:val="00F130CA"/>
    <w:rsid w:val="00F148FB"/>
    <w:rsid w:val="00F14F27"/>
    <w:rsid w:val="00F151D5"/>
    <w:rsid w:val="00F15959"/>
    <w:rsid w:val="00F160A3"/>
    <w:rsid w:val="00F168E1"/>
    <w:rsid w:val="00F1697C"/>
    <w:rsid w:val="00F175B2"/>
    <w:rsid w:val="00F21219"/>
    <w:rsid w:val="00F2391C"/>
    <w:rsid w:val="00F26674"/>
    <w:rsid w:val="00F3007A"/>
    <w:rsid w:val="00F307AA"/>
    <w:rsid w:val="00F31922"/>
    <w:rsid w:val="00F319F8"/>
    <w:rsid w:val="00F31A00"/>
    <w:rsid w:val="00F31B2C"/>
    <w:rsid w:val="00F34DBE"/>
    <w:rsid w:val="00F4016F"/>
    <w:rsid w:val="00F43040"/>
    <w:rsid w:val="00F4313B"/>
    <w:rsid w:val="00F45547"/>
    <w:rsid w:val="00F51238"/>
    <w:rsid w:val="00F54003"/>
    <w:rsid w:val="00F54803"/>
    <w:rsid w:val="00F55571"/>
    <w:rsid w:val="00F55A14"/>
    <w:rsid w:val="00F56BC4"/>
    <w:rsid w:val="00F56D2E"/>
    <w:rsid w:val="00F603D7"/>
    <w:rsid w:val="00F626C4"/>
    <w:rsid w:val="00F65135"/>
    <w:rsid w:val="00F658E1"/>
    <w:rsid w:val="00F66AC1"/>
    <w:rsid w:val="00F67234"/>
    <w:rsid w:val="00F67D34"/>
    <w:rsid w:val="00F70215"/>
    <w:rsid w:val="00F722E6"/>
    <w:rsid w:val="00F72E96"/>
    <w:rsid w:val="00F7408F"/>
    <w:rsid w:val="00F80C55"/>
    <w:rsid w:val="00F81229"/>
    <w:rsid w:val="00F81EC5"/>
    <w:rsid w:val="00F978AA"/>
    <w:rsid w:val="00FA0328"/>
    <w:rsid w:val="00FA1E70"/>
    <w:rsid w:val="00FA3E87"/>
    <w:rsid w:val="00FA4865"/>
    <w:rsid w:val="00FA49FD"/>
    <w:rsid w:val="00FA4B75"/>
    <w:rsid w:val="00FB077A"/>
    <w:rsid w:val="00FB17F6"/>
    <w:rsid w:val="00FB2AF6"/>
    <w:rsid w:val="00FB6E75"/>
    <w:rsid w:val="00FC01F3"/>
    <w:rsid w:val="00FC0635"/>
    <w:rsid w:val="00FC09DE"/>
    <w:rsid w:val="00FC1AB3"/>
    <w:rsid w:val="00FC327F"/>
    <w:rsid w:val="00FC767D"/>
    <w:rsid w:val="00FD1F51"/>
    <w:rsid w:val="00FD29AA"/>
    <w:rsid w:val="00FD376B"/>
    <w:rsid w:val="00FD4CAA"/>
    <w:rsid w:val="00FD6778"/>
    <w:rsid w:val="00FD74D2"/>
    <w:rsid w:val="00FE2AB5"/>
    <w:rsid w:val="00FE2E10"/>
    <w:rsid w:val="00FE2FE9"/>
    <w:rsid w:val="00FE32FD"/>
    <w:rsid w:val="00FF1B72"/>
    <w:rsid w:val="00FF3398"/>
    <w:rsid w:val="00FF7838"/>
    <w:rsid w:val="01441488"/>
    <w:rsid w:val="0165D6A7"/>
    <w:rsid w:val="019110FE"/>
    <w:rsid w:val="01953636"/>
    <w:rsid w:val="01E1C9E8"/>
    <w:rsid w:val="01F7A62C"/>
    <w:rsid w:val="020370DD"/>
    <w:rsid w:val="0286A141"/>
    <w:rsid w:val="02C629AC"/>
    <w:rsid w:val="02CB4E14"/>
    <w:rsid w:val="03011F2E"/>
    <w:rsid w:val="04A0C145"/>
    <w:rsid w:val="04D81DFC"/>
    <w:rsid w:val="0568BC61"/>
    <w:rsid w:val="058AD843"/>
    <w:rsid w:val="059ED55E"/>
    <w:rsid w:val="05B630EF"/>
    <w:rsid w:val="061F27B6"/>
    <w:rsid w:val="0622FB5C"/>
    <w:rsid w:val="064BA6BF"/>
    <w:rsid w:val="066D833D"/>
    <w:rsid w:val="068106A3"/>
    <w:rsid w:val="06BAC8F4"/>
    <w:rsid w:val="071E4362"/>
    <w:rsid w:val="07524F72"/>
    <w:rsid w:val="07A751C8"/>
    <w:rsid w:val="07BA0952"/>
    <w:rsid w:val="07F31BCD"/>
    <w:rsid w:val="082476B6"/>
    <w:rsid w:val="08254028"/>
    <w:rsid w:val="082CFC40"/>
    <w:rsid w:val="08866620"/>
    <w:rsid w:val="08B4999D"/>
    <w:rsid w:val="08C09D6D"/>
    <w:rsid w:val="090A669C"/>
    <w:rsid w:val="09380134"/>
    <w:rsid w:val="09563B68"/>
    <w:rsid w:val="09D1BD1D"/>
    <w:rsid w:val="0A1B621C"/>
    <w:rsid w:val="0A6FF3DB"/>
    <w:rsid w:val="0B28E26D"/>
    <w:rsid w:val="0B695939"/>
    <w:rsid w:val="0BBC0C88"/>
    <w:rsid w:val="0BF35972"/>
    <w:rsid w:val="0BFD21AE"/>
    <w:rsid w:val="0BFE7660"/>
    <w:rsid w:val="0C2B8053"/>
    <w:rsid w:val="0C385C3F"/>
    <w:rsid w:val="0C3C9910"/>
    <w:rsid w:val="0C6D1F4E"/>
    <w:rsid w:val="0D210739"/>
    <w:rsid w:val="0D9C6D70"/>
    <w:rsid w:val="0DE70112"/>
    <w:rsid w:val="0EDBD83A"/>
    <w:rsid w:val="0F1ADBC9"/>
    <w:rsid w:val="0F2B6195"/>
    <w:rsid w:val="0F5366A6"/>
    <w:rsid w:val="0F94E114"/>
    <w:rsid w:val="0FA71EF8"/>
    <w:rsid w:val="0FB12929"/>
    <w:rsid w:val="0FDFECB7"/>
    <w:rsid w:val="101D0FA8"/>
    <w:rsid w:val="10A14503"/>
    <w:rsid w:val="1169FCD7"/>
    <w:rsid w:val="117C338A"/>
    <w:rsid w:val="11A5848B"/>
    <w:rsid w:val="11EE1F65"/>
    <w:rsid w:val="12292813"/>
    <w:rsid w:val="128B3474"/>
    <w:rsid w:val="13562837"/>
    <w:rsid w:val="135ED672"/>
    <w:rsid w:val="1403ECC4"/>
    <w:rsid w:val="14259785"/>
    <w:rsid w:val="14523B20"/>
    <w:rsid w:val="145EC7C1"/>
    <w:rsid w:val="14B383A4"/>
    <w:rsid w:val="14B9474C"/>
    <w:rsid w:val="14D707B1"/>
    <w:rsid w:val="150A58C7"/>
    <w:rsid w:val="1583948C"/>
    <w:rsid w:val="15C387A6"/>
    <w:rsid w:val="15F872EE"/>
    <w:rsid w:val="16317B49"/>
    <w:rsid w:val="1675DF4C"/>
    <w:rsid w:val="16906927"/>
    <w:rsid w:val="1693C95C"/>
    <w:rsid w:val="16B6DE79"/>
    <w:rsid w:val="1707FC83"/>
    <w:rsid w:val="170E9CEC"/>
    <w:rsid w:val="17727282"/>
    <w:rsid w:val="17D5FB09"/>
    <w:rsid w:val="1814F5A4"/>
    <w:rsid w:val="181ABA05"/>
    <w:rsid w:val="188CE9E8"/>
    <w:rsid w:val="189C2F6E"/>
    <w:rsid w:val="1949B561"/>
    <w:rsid w:val="19F6AC48"/>
    <w:rsid w:val="1A277804"/>
    <w:rsid w:val="1A40EF20"/>
    <w:rsid w:val="1A56EB12"/>
    <w:rsid w:val="1A69FB01"/>
    <w:rsid w:val="1ACD0014"/>
    <w:rsid w:val="1B1BB7DA"/>
    <w:rsid w:val="1BB321DA"/>
    <w:rsid w:val="1C1E3BAE"/>
    <w:rsid w:val="1C43BE1B"/>
    <w:rsid w:val="1C80FC14"/>
    <w:rsid w:val="1D4DF503"/>
    <w:rsid w:val="1D5A70DD"/>
    <w:rsid w:val="1DD1492D"/>
    <w:rsid w:val="1DE706F0"/>
    <w:rsid w:val="1DFE7884"/>
    <w:rsid w:val="1E581723"/>
    <w:rsid w:val="1E6DBEC1"/>
    <w:rsid w:val="1F1AA166"/>
    <w:rsid w:val="200B707D"/>
    <w:rsid w:val="208354B4"/>
    <w:rsid w:val="20BD5AD9"/>
    <w:rsid w:val="211DCD98"/>
    <w:rsid w:val="21A87519"/>
    <w:rsid w:val="223E0D0C"/>
    <w:rsid w:val="2254A5FB"/>
    <w:rsid w:val="2261F026"/>
    <w:rsid w:val="226B1EA8"/>
    <w:rsid w:val="22DD14A4"/>
    <w:rsid w:val="2318440E"/>
    <w:rsid w:val="231C13DD"/>
    <w:rsid w:val="23522DEB"/>
    <w:rsid w:val="2357BA3E"/>
    <w:rsid w:val="237BB3BD"/>
    <w:rsid w:val="2389043F"/>
    <w:rsid w:val="23F7272D"/>
    <w:rsid w:val="23F9931B"/>
    <w:rsid w:val="243C53D9"/>
    <w:rsid w:val="24493877"/>
    <w:rsid w:val="25080FAC"/>
    <w:rsid w:val="25C10B37"/>
    <w:rsid w:val="25FCD7AD"/>
    <w:rsid w:val="261ABCAA"/>
    <w:rsid w:val="26899AB5"/>
    <w:rsid w:val="2705E238"/>
    <w:rsid w:val="275DF23F"/>
    <w:rsid w:val="278B3C57"/>
    <w:rsid w:val="27A36203"/>
    <w:rsid w:val="27CB4BDC"/>
    <w:rsid w:val="280833D9"/>
    <w:rsid w:val="286120D6"/>
    <w:rsid w:val="2897D01D"/>
    <w:rsid w:val="28C67D56"/>
    <w:rsid w:val="28D0FED9"/>
    <w:rsid w:val="28FD2565"/>
    <w:rsid w:val="2A65ECBD"/>
    <w:rsid w:val="2AD93FEF"/>
    <w:rsid w:val="2AD96C8D"/>
    <w:rsid w:val="2ADC3F5C"/>
    <w:rsid w:val="2AEA7D10"/>
    <w:rsid w:val="2B346272"/>
    <w:rsid w:val="2B5B2522"/>
    <w:rsid w:val="2B7C8684"/>
    <w:rsid w:val="2BB81338"/>
    <w:rsid w:val="2C75E061"/>
    <w:rsid w:val="2C9A5EAA"/>
    <w:rsid w:val="2CDB21AC"/>
    <w:rsid w:val="2D51344F"/>
    <w:rsid w:val="2D9B2189"/>
    <w:rsid w:val="2DD5D438"/>
    <w:rsid w:val="2DE167A9"/>
    <w:rsid w:val="2E2793F6"/>
    <w:rsid w:val="2E4054E2"/>
    <w:rsid w:val="2EFB7DBB"/>
    <w:rsid w:val="2F186F99"/>
    <w:rsid w:val="2F3422CD"/>
    <w:rsid w:val="2F9B2E59"/>
    <w:rsid w:val="2FBBFEAB"/>
    <w:rsid w:val="2FD916B0"/>
    <w:rsid w:val="3038E72E"/>
    <w:rsid w:val="306787DB"/>
    <w:rsid w:val="308CBE0E"/>
    <w:rsid w:val="30E2E49D"/>
    <w:rsid w:val="30FA34A0"/>
    <w:rsid w:val="30FC9E22"/>
    <w:rsid w:val="3140B6B7"/>
    <w:rsid w:val="31C97304"/>
    <w:rsid w:val="322832B8"/>
    <w:rsid w:val="32420965"/>
    <w:rsid w:val="325E3F1B"/>
    <w:rsid w:val="32F6666A"/>
    <w:rsid w:val="33D78291"/>
    <w:rsid w:val="34047B5A"/>
    <w:rsid w:val="345E1670"/>
    <w:rsid w:val="34B1F62C"/>
    <w:rsid w:val="34F7A827"/>
    <w:rsid w:val="350A9734"/>
    <w:rsid w:val="352E046E"/>
    <w:rsid w:val="353BEC44"/>
    <w:rsid w:val="35589936"/>
    <w:rsid w:val="36015D62"/>
    <w:rsid w:val="36D47DE9"/>
    <w:rsid w:val="379BDC35"/>
    <w:rsid w:val="382697CD"/>
    <w:rsid w:val="38888B9B"/>
    <w:rsid w:val="38BA5D8B"/>
    <w:rsid w:val="38DC9411"/>
    <w:rsid w:val="38E618D9"/>
    <w:rsid w:val="39BE12D8"/>
    <w:rsid w:val="39D3BAFC"/>
    <w:rsid w:val="3AC75740"/>
    <w:rsid w:val="3B02C91C"/>
    <w:rsid w:val="3BAB9C00"/>
    <w:rsid w:val="3BB6347A"/>
    <w:rsid w:val="3BC85F44"/>
    <w:rsid w:val="3C20A7D6"/>
    <w:rsid w:val="3C6CD5EC"/>
    <w:rsid w:val="3C743F36"/>
    <w:rsid w:val="3C87431B"/>
    <w:rsid w:val="3C8AADEA"/>
    <w:rsid w:val="3CA26C3A"/>
    <w:rsid w:val="3CA30FAB"/>
    <w:rsid w:val="3CC01920"/>
    <w:rsid w:val="3CFC0AAD"/>
    <w:rsid w:val="3DB46172"/>
    <w:rsid w:val="3E512F45"/>
    <w:rsid w:val="3F3C7B2E"/>
    <w:rsid w:val="3F78BB8C"/>
    <w:rsid w:val="3FE383A1"/>
    <w:rsid w:val="3FEB88A4"/>
    <w:rsid w:val="40B3CD94"/>
    <w:rsid w:val="40C7D223"/>
    <w:rsid w:val="40EBEE82"/>
    <w:rsid w:val="4110A3EB"/>
    <w:rsid w:val="4156FA7B"/>
    <w:rsid w:val="4170EC16"/>
    <w:rsid w:val="41A77141"/>
    <w:rsid w:val="41B9274D"/>
    <w:rsid w:val="41BCEF4A"/>
    <w:rsid w:val="41FAF019"/>
    <w:rsid w:val="4225F29B"/>
    <w:rsid w:val="427A6B95"/>
    <w:rsid w:val="428E433D"/>
    <w:rsid w:val="42EAF0E5"/>
    <w:rsid w:val="42FBF253"/>
    <w:rsid w:val="432C46F4"/>
    <w:rsid w:val="436D5E79"/>
    <w:rsid w:val="43B0CFAA"/>
    <w:rsid w:val="43CC6BF7"/>
    <w:rsid w:val="44470C3F"/>
    <w:rsid w:val="449BD8CC"/>
    <w:rsid w:val="44DC9D9F"/>
    <w:rsid w:val="4574ADB2"/>
    <w:rsid w:val="45BFB31D"/>
    <w:rsid w:val="45E29776"/>
    <w:rsid w:val="46183F49"/>
    <w:rsid w:val="4640B3F4"/>
    <w:rsid w:val="4646ABEB"/>
    <w:rsid w:val="466A3F13"/>
    <w:rsid w:val="46B40B4F"/>
    <w:rsid w:val="472993C3"/>
    <w:rsid w:val="4746A57C"/>
    <w:rsid w:val="4759DAD7"/>
    <w:rsid w:val="4790ED75"/>
    <w:rsid w:val="479F1B23"/>
    <w:rsid w:val="486F3C19"/>
    <w:rsid w:val="48A85832"/>
    <w:rsid w:val="48B36E4A"/>
    <w:rsid w:val="48E2BD23"/>
    <w:rsid w:val="496D23A4"/>
    <w:rsid w:val="4977EC0F"/>
    <w:rsid w:val="49AA6A47"/>
    <w:rsid w:val="49E02CC4"/>
    <w:rsid w:val="4A089888"/>
    <w:rsid w:val="4A25E21A"/>
    <w:rsid w:val="4A75F3D9"/>
    <w:rsid w:val="4AF99937"/>
    <w:rsid w:val="4BC3F008"/>
    <w:rsid w:val="4C31432D"/>
    <w:rsid w:val="4C685AA7"/>
    <w:rsid w:val="4C8E1F1D"/>
    <w:rsid w:val="4CD2CE0B"/>
    <w:rsid w:val="4CE768BD"/>
    <w:rsid w:val="4D1A6879"/>
    <w:rsid w:val="4D676424"/>
    <w:rsid w:val="4D6AABD2"/>
    <w:rsid w:val="4D86A731"/>
    <w:rsid w:val="4DAAC73C"/>
    <w:rsid w:val="4E04F8CF"/>
    <w:rsid w:val="4E1EF60D"/>
    <w:rsid w:val="4E926BC8"/>
    <w:rsid w:val="4EA1FA9C"/>
    <w:rsid w:val="4EF2769B"/>
    <w:rsid w:val="4F3E8431"/>
    <w:rsid w:val="4F43F8E7"/>
    <w:rsid w:val="4F7ABE35"/>
    <w:rsid w:val="4FB23EF1"/>
    <w:rsid w:val="5010A900"/>
    <w:rsid w:val="5023505A"/>
    <w:rsid w:val="50610B19"/>
    <w:rsid w:val="50DE5904"/>
    <w:rsid w:val="515E2D83"/>
    <w:rsid w:val="51BB546D"/>
    <w:rsid w:val="5243CB27"/>
    <w:rsid w:val="52815958"/>
    <w:rsid w:val="5287ED0E"/>
    <w:rsid w:val="52A31AF6"/>
    <w:rsid w:val="533731C9"/>
    <w:rsid w:val="53966DC5"/>
    <w:rsid w:val="53A4266C"/>
    <w:rsid w:val="53D47E73"/>
    <w:rsid w:val="53EBBD3A"/>
    <w:rsid w:val="53F2877A"/>
    <w:rsid w:val="5435DDC1"/>
    <w:rsid w:val="5477F31D"/>
    <w:rsid w:val="5523FC75"/>
    <w:rsid w:val="553B2FFE"/>
    <w:rsid w:val="5563BF55"/>
    <w:rsid w:val="5576F5B0"/>
    <w:rsid w:val="557DA0BC"/>
    <w:rsid w:val="55846898"/>
    <w:rsid w:val="56100691"/>
    <w:rsid w:val="5623F71C"/>
    <w:rsid w:val="57A8942B"/>
    <w:rsid w:val="58036107"/>
    <w:rsid w:val="580E8367"/>
    <w:rsid w:val="58128F77"/>
    <w:rsid w:val="58434A27"/>
    <w:rsid w:val="58B6B80D"/>
    <w:rsid w:val="5967B9BE"/>
    <w:rsid w:val="597A72FC"/>
    <w:rsid w:val="5984F1B2"/>
    <w:rsid w:val="59C7B1D1"/>
    <w:rsid w:val="59DC0C28"/>
    <w:rsid w:val="5A617706"/>
    <w:rsid w:val="5AF3D116"/>
    <w:rsid w:val="5B214B6C"/>
    <w:rsid w:val="5B293CCC"/>
    <w:rsid w:val="5C38D192"/>
    <w:rsid w:val="5CB4E3F9"/>
    <w:rsid w:val="5CC4C0FE"/>
    <w:rsid w:val="5D20F1A1"/>
    <w:rsid w:val="5DACC67E"/>
    <w:rsid w:val="5DBF62A3"/>
    <w:rsid w:val="5E447BA3"/>
    <w:rsid w:val="5E6A4CB1"/>
    <w:rsid w:val="5E90C78D"/>
    <w:rsid w:val="5EADAB93"/>
    <w:rsid w:val="5ED3E1D2"/>
    <w:rsid w:val="5F0BA86B"/>
    <w:rsid w:val="5FD60AA2"/>
    <w:rsid w:val="601C1F34"/>
    <w:rsid w:val="601C6A8E"/>
    <w:rsid w:val="609C71C0"/>
    <w:rsid w:val="60C78ECD"/>
    <w:rsid w:val="60E457C1"/>
    <w:rsid w:val="6152058D"/>
    <w:rsid w:val="617FB75F"/>
    <w:rsid w:val="6180E9CD"/>
    <w:rsid w:val="61DADE33"/>
    <w:rsid w:val="6213BB8B"/>
    <w:rsid w:val="6229230D"/>
    <w:rsid w:val="6304A4BA"/>
    <w:rsid w:val="632B27A3"/>
    <w:rsid w:val="6348E9A6"/>
    <w:rsid w:val="638406C7"/>
    <w:rsid w:val="63D07AB6"/>
    <w:rsid w:val="6410D617"/>
    <w:rsid w:val="642A9F7B"/>
    <w:rsid w:val="643C8780"/>
    <w:rsid w:val="65162E2A"/>
    <w:rsid w:val="65250C43"/>
    <w:rsid w:val="6599065D"/>
    <w:rsid w:val="65BB4A36"/>
    <w:rsid w:val="65D8D3A2"/>
    <w:rsid w:val="667AB438"/>
    <w:rsid w:val="669C683D"/>
    <w:rsid w:val="66A0E4FA"/>
    <w:rsid w:val="670130D1"/>
    <w:rsid w:val="670A16EE"/>
    <w:rsid w:val="6736613C"/>
    <w:rsid w:val="67695EC5"/>
    <w:rsid w:val="68D0C5C7"/>
    <w:rsid w:val="68EC4AAD"/>
    <w:rsid w:val="691C9E11"/>
    <w:rsid w:val="693DF131"/>
    <w:rsid w:val="6943EFE6"/>
    <w:rsid w:val="69A8DA92"/>
    <w:rsid w:val="6A280329"/>
    <w:rsid w:val="6A735CB8"/>
    <w:rsid w:val="6A8F50D4"/>
    <w:rsid w:val="6AF11C18"/>
    <w:rsid w:val="6AFF93EE"/>
    <w:rsid w:val="6B423982"/>
    <w:rsid w:val="6B647B31"/>
    <w:rsid w:val="6BAF7F8E"/>
    <w:rsid w:val="6C2E1CCB"/>
    <w:rsid w:val="6C38EC1F"/>
    <w:rsid w:val="6C3CD581"/>
    <w:rsid w:val="6CBA77BC"/>
    <w:rsid w:val="6CE13FCF"/>
    <w:rsid w:val="6D11D678"/>
    <w:rsid w:val="6D5E6D35"/>
    <w:rsid w:val="6D80DD55"/>
    <w:rsid w:val="6D96118F"/>
    <w:rsid w:val="6DA85E11"/>
    <w:rsid w:val="6DEB08C4"/>
    <w:rsid w:val="6E2AD85E"/>
    <w:rsid w:val="6E555CD9"/>
    <w:rsid w:val="6E6EA0C6"/>
    <w:rsid w:val="6E6FFC24"/>
    <w:rsid w:val="6E881F70"/>
    <w:rsid w:val="6F0AC492"/>
    <w:rsid w:val="6F90F04C"/>
    <w:rsid w:val="6F927A6B"/>
    <w:rsid w:val="6FFB4CA3"/>
    <w:rsid w:val="700FFCBA"/>
    <w:rsid w:val="70280F72"/>
    <w:rsid w:val="703650C0"/>
    <w:rsid w:val="709141C6"/>
    <w:rsid w:val="70AF465E"/>
    <w:rsid w:val="70F23E91"/>
    <w:rsid w:val="710F21A2"/>
    <w:rsid w:val="71256ED5"/>
    <w:rsid w:val="713A4A44"/>
    <w:rsid w:val="7150B423"/>
    <w:rsid w:val="7170F54A"/>
    <w:rsid w:val="7196869B"/>
    <w:rsid w:val="71B4765A"/>
    <w:rsid w:val="71D797BE"/>
    <w:rsid w:val="720638EE"/>
    <w:rsid w:val="7266C121"/>
    <w:rsid w:val="72C28F2C"/>
    <w:rsid w:val="72D661DF"/>
    <w:rsid w:val="731FE393"/>
    <w:rsid w:val="73239BBE"/>
    <w:rsid w:val="739C685D"/>
    <w:rsid w:val="744469C1"/>
    <w:rsid w:val="74461D95"/>
    <w:rsid w:val="74606023"/>
    <w:rsid w:val="74BECF85"/>
    <w:rsid w:val="74C7B94A"/>
    <w:rsid w:val="74D96EDD"/>
    <w:rsid w:val="74E0FDF5"/>
    <w:rsid w:val="7510A1DA"/>
    <w:rsid w:val="753C86E5"/>
    <w:rsid w:val="759D64B5"/>
    <w:rsid w:val="75CA666D"/>
    <w:rsid w:val="7613B797"/>
    <w:rsid w:val="76661B23"/>
    <w:rsid w:val="7694D879"/>
    <w:rsid w:val="77060F00"/>
    <w:rsid w:val="772342A7"/>
    <w:rsid w:val="77404126"/>
    <w:rsid w:val="77D60CCA"/>
    <w:rsid w:val="780483E6"/>
    <w:rsid w:val="78973A5B"/>
    <w:rsid w:val="78DDF47A"/>
    <w:rsid w:val="78EAAC97"/>
    <w:rsid w:val="7955E02D"/>
    <w:rsid w:val="7A7D90A2"/>
    <w:rsid w:val="7AA3D972"/>
    <w:rsid w:val="7B4A5E1F"/>
    <w:rsid w:val="7B86BCAC"/>
    <w:rsid w:val="7BD6FA66"/>
    <w:rsid w:val="7BEA7DF9"/>
    <w:rsid w:val="7C5CBFF6"/>
    <w:rsid w:val="7C7360EC"/>
    <w:rsid w:val="7CF851CD"/>
    <w:rsid w:val="7D70B42D"/>
    <w:rsid w:val="7D98EEBA"/>
    <w:rsid w:val="7DCF4A88"/>
    <w:rsid w:val="7DEC9865"/>
    <w:rsid w:val="7DF6D02E"/>
    <w:rsid w:val="7E124332"/>
    <w:rsid w:val="7E28FE68"/>
    <w:rsid w:val="7E2A193B"/>
    <w:rsid w:val="7E6C2F78"/>
    <w:rsid w:val="7E8A3727"/>
    <w:rsid w:val="7EA1F206"/>
    <w:rsid w:val="7EF15CA3"/>
    <w:rsid w:val="7EFF80DB"/>
    <w:rsid w:val="7F30EA4A"/>
    <w:rsid w:val="7FCD906B"/>
    <w:rsid w:val="7FE388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95E0A2"/>
  <w15:chartTrackingRefBased/>
  <w15:docId w15:val="{803C9620-4210-4CEE-A326-C7A9DDFEB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F13"/>
  </w:style>
  <w:style w:type="paragraph" w:styleId="Heading1">
    <w:name w:val="heading 1"/>
    <w:basedOn w:val="Normal"/>
    <w:next w:val="Normal"/>
    <w:link w:val="Heading1Char"/>
    <w:uiPriority w:val="9"/>
    <w:qFormat/>
    <w:rsid w:val="00BC6904"/>
    <w:pPr>
      <w:keepNext/>
      <w:keepLines/>
      <w:spacing w:before="480" w:after="360"/>
      <w:outlineLvl w:val="0"/>
    </w:pPr>
    <w:rPr>
      <w:rFonts w:eastAsiaTheme="majorEastAsia" w:cstheme="majorBidi"/>
      <w:b/>
      <w:color w:val="361E54"/>
      <w:sz w:val="40"/>
      <w:szCs w:val="32"/>
    </w:rPr>
  </w:style>
  <w:style w:type="paragraph" w:styleId="Heading2">
    <w:name w:val="heading 2"/>
    <w:basedOn w:val="Normal"/>
    <w:next w:val="Normal"/>
    <w:link w:val="Heading2Char"/>
    <w:uiPriority w:val="9"/>
    <w:unhideWhenUsed/>
    <w:qFormat/>
    <w:rsid w:val="00BC6904"/>
    <w:pPr>
      <w:keepNext/>
      <w:keepLines/>
      <w:spacing w:before="280" w:after="240"/>
      <w:outlineLvl w:val="1"/>
    </w:pPr>
    <w:rPr>
      <w:rFonts w:eastAsiaTheme="majorEastAsia" w:cstheme="majorBidi"/>
      <w:b/>
      <w:color w:val="361E54"/>
      <w:sz w:val="28"/>
      <w:szCs w:val="26"/>
    </w:rPr>
  </w:style>
  <w:style w:type="paragraph" w:styleId="Heading3">
    <w:name w:val="heading 3"/>
    <w:basedOn w:val="Normal"/>
    <w:link w:val="Heading3Char"/>
    <w:uiPriority w:val="9"/>
    <w:qFormat/>
    <w:rsid w:val="00BC6904"/>
    <w:pPr>
      <w:spacing w:before="1080" w:beforeAutospacing="1" w:after="1080" w:afterAutospacing="1" w:line="480" w:lineRule="auto"/>
      <w:outlineLvl w:val="2"/>
    </w:pPr>
    <w:rPr>
      <w:rFonts w:eastAsia="Times New Roman" w:cs="Times New Roman"/>
      <w:bCs/>
      <w:sz w:val="28"/>
      <w:szCs w:val="27"/>
      <w:lang w:eastAsia="en-GB"/>
    </w:rPr>
  </w:style>
  <w:style w:type="paragraph" w:styleId="Heading4">
    <w:name w:val="heading 4"/>
    <w:basedOn w:val="Normal"/>
    <w:next w:val="Normal"/>
    <w:link w:val="Heading4Char"/>
    <w:uiPriority w:val="9"/>
    <w:semiHidden/>
    <w:unhideWhenUsed/>
    <w:qFormat/>
    <w:rsid w:val="004F0AB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C6904"/>
    <w:rPr>
      <w:rFonts w:eastAsia="Times New Roman" w:cs="Times New Roman"/>
      <w:bCs/>
      <w:sz w:val="28"/>
      <w:szCs w:val="27"/>
      <w:lang w:eastAsia="en-GB"/>
    </w:rPr>
  </w:style>
  <w:style w:type="paragraph" w:styleId="ListParagraph">
    <w:name w:val="List Paragraph"/>
    <w:basedOn w:val="Normal"/>
    <w:uiPriority w:val="34"/>
    <w:qFormat/>
    <w:rsid w:val="00B35288"/>
    <w:pPr>
      <w:ind w:left="720"/>
      <w:contextualSpacing/>
    </w:pPr>
  </w:style>
  <w:style w:type="table" w:styleId="TableGrid">
    <w:name w:val="Table Grid"/>
    <w:basedOn w:val="TableNormal"/>
    <w:uiPriority w:val="59"/>
    <w:rsid w:val="00B35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qFormat/>
    <w:rsid w:val="00B3528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
    <w:rsid w:val="00B35288"/>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B35288"/>
    <w:pPr>
      <w:spacing w:before="100" w:beforeAutospacing="1" w:after="100" w:afterAutospacing="1" w:line="240" w:lineRule="auto"/>
    </w:pPr>
    <w:rPr>
      <w:rFonts w:ascii="Times New Roman" w:eastAsia="Times New Roman" w:hAnsi="Times New Roman" w:cs="Times New Roman"/>
      <w:lang w:eastAsia="en-GB"/>
    </w:rPr>
  </w:style>
  <w:style w:type="paragraph" w:styleId="ListNumber">
    <w:name w:val="List Number"/>
    <w:basedOn w:val="Normal"/>
    <w:rsid w:val="00B35288"/>
    <w:pPr>
      <w:numPr>
        <w:numId w:val="1"/>
      </w:numPr>
      <w:spacing w:after="0" w:line="240" w:lineRule="auto"/>
    </w:pPr>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B35288"/>
    <w:rPr>
      <w:sz w:val="16"/>
      <w:szCs w:val="16"/>
    </w:rPr>
  </w:style>
  <w:style w:type="paragraph" w:styleId="CommentText">
    <w:name w:val="annotation text"/>
    <w:basedOn w:val="Normal"/>
    <w:link w:val="CommentTextChar"/>
    <w:uiPriority w:val="99"/>
    <w:unhideWhenUsed/>
    <w:rsid w:val="00B35288"/>
    <w:pPr>
      <w:spacing w:line="240" w:lineRule="auto"/>
    </w:pPr>
    <w:rPr>
      <w:sz w:val="20"/>
      <w:szCs w:val="20"/>
    </w:rPr>
  </w:style>
  <w:style w:type="character" w:customStyle="1" w:styleId="CommentTextChar">
    <w:name w:val="Comment Text Char"/>
    <w:basedOn w:val="DefaultParagraphFont"/>
    <w:link w:val="CommentText"/>
    <w:uiPriority w:val="99"/>
    <w:rsid w:val="00B35288"/>
    <w:rPr>
      <w:sz w:val="20"/>
      <w:szCs w:val="20"/>
    </w:rPr>
  </w:style>
  <w:style w:type="paragraph" w:styleId="CommentSubject">
    <w:name w:val="annotation subject"/>
    <w:basedOn w:val="CommentText"/>
    <w:next w:val="CommentText"/>
    <w:link w:val="CommentSubjectChar"/>
    <w:uiPriority w:val="99"/>
    <w:semiHidden/>
    <w:unhideWhenUsed/>
    <w:rsid w:val="00B35288"/>
    <w:rPr>
      <w:b/>
      <w:bCs/>
    </w:rPr>
  </w:style>
  <w:style w:type="character" w:customStyle="1" w:styleId="CommentSubjectChar">
    <w:name w:val="Comment Subject Char"/>
    <w:basedOn w:val="CommentTextChar"/>
    <w:link w:val="CommentSubject"/>
    <w:uiPriority w:val="99"/>
    <w:semiHidden/>
    <w:rsid w:val="00B35288"/>
    <w:rPr>
      <w:b/>
      <w:bCs/>
      <w:sz w:val="20"/>
      <w:szCs w:val="20"/>
    </w:rPr>
  </w:style>
  <w:style w:type="paragraph" w:styleId="BalloonText">
    <w:name w:val="Balloon Text"/>
    <w:basedOn w:val="Normal"/>
    <w:link w:val="BalloonTextChar"/>
    <w:uiPriority w:val="99"/>
    <w:semiHidden/>
    <w:unhideWhenUsed/>
    <w:rsid w:val="00B35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288"/>
    <w:rPr>
      <w:rFonts w:ascii="Segoe UI" w:hAnsi="Segoe UI" w:cs="Segoe UI"/>
      <w:sz w:val="18"/>
      <w:szCs w:val="18"/>
    </w:rPr>
  </w:style>
  <w:style w:type="paragraph" w:styleId="Header">
    <w:name w:val="header"/>
    <w:basedOn w:val="Normal"/>
    <w:link w:val="HeaderChar"/>
    <w:uiPriority w:val="99"/>
    <w:unhideWhenUsed/>
    <w:rsid w:val="00B352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5288"/>
  </w:style>
  <w:style w:type="paragraph" w:styleId="Footer">
    <w:name w:val="footer"/>
    <w:basedOn w:val="Normal"/>
    <w:link w:val="FooterChar"/>
    <w:uiPriority w:val="99"/>
    <w:unhideWhenUsed/>
    <w:rsid w:val="00B352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5288"/>
  </w:style>
  <w:style w:type="paragraph" w:customStyle="1" w:styleId="BCP-Report-BodyNumbered">
    <w:name w:val="BCP-Report-Body_Numbered"/>
    <w:basedOn w:val="ListParagraph"/>
    <w:link w:val="BCP-Report-BodyNumberedChar"/>
    <w:qFormat/>
    <w:rsid w:val="00B35288"/>
    <w:pPr>
      <w:numPr>
        <w:numId w:val="2"/>
      </w:numPr>
      <w:spacing w:after="120" w:line="240" w:lineRule="auto"/>
      <w:ind w:left="426" w:right="363" w:hanging="426"/>
      <w:contextualSpacing w:val="0"/>
    </w:pPr>
    <w:rPr>
      <w:rFonts w:eastAsia="Arial"/>
      <w:color w:val="000000"/>
      <w:sz w:val="22"/>
      <w:szCs w:val="22"/>
      <w:lang w:eastAsia="en-GB"/>
    </w:rPr>
  </w:style>
  <w:style w:type="character" w:customStyle="1" w:styleId="BCP-Report-BodyNumberedChar">
    <w:name w:val="BCP-Report-Body_Numbered Char"/>
    <w:basedOn w:val="DefaultParagraphFont"/>
    <w:link w:val="BCP-Report-BodyNumbered"/>
    <w:rsid w:val="00B35288"/>
    <w:rPr>
      <w:rFonts w:eastAsia="Arial"/>
      <w:color w:val="000000"/>
      <w:sz w:val="22"/>
      <w:szCs w:val="22"/>
      <w:lang w:eastAsia="en-GB"/>
    </w:rPr>
  </w:style>
  <w:style w:type="paragraph" w:styleId="Revision">
    <w:name w:val="Revision"/>
    <w:hidden/>
    <w:uiPriority w:val="99"/>
    <w:semiHidden/>
    <w:rsid w:val="005E21D6"/>
    <w:pPr>
      <w:spacing w:after="0" w:line="240" w:lineRule="auto"/>
    </w:pPr>
  </w:style>
  <w:style w:type="paragraph" w:styleId="NoSpacing">
    <w:name w:val="No Spacing"/>
    <w:uiPriority w:val="1"/>
    <w:qFormat/>
    <w:rsid w:val="00A12F7F"/>
    <w:pPr>
      <w:spacing w:after="0" w:line="240" w:lineRule="auto"/>
    </w:pPr>
  </w:style>
  <w:style w:type="character" w:customStyle="1" w:styleId="Heading1Char">
    <w:name w:val="Heading 1 Char"/>
    <w:basedOn w:val="DefaultParagraphFont"/>
    <w:link w:val="Heading1"/>
    <w:uiPriority w:val="9"/>
    <w:rsid w:val="00BC6904"/>
    <w:rPr>
      <w:rFonts w:eastAsiaTheme="majorEastAsia" w:cstheme="majorBidi"/>
      <w:b/>
      <w:color w:val="361E54"/>
      <w:sz w:val="40"/>
      <w:szCs w:val="32"/>
    </w:rPr>
  </w:style>
  <w:style w:type="character" w:customStyle="1" w:styleId="Heading2Char">
    <w:name w:val="Heading 2 Char"/>
    <w:basedOn w:val="DefaultParagraphFont"/>
    <w:link w:val="Heading2"/>
    <w:uiPriority w:val="9"/>
    <w:rsid w:val="00BC6904"/>
    <w:rPr>
      <w:rFonts w:eastAsiaTheme="majorEastAsia" w:cstheme="majorBidi"/>
      <w:b/>
      <w:color w:val="361E54"/>
      <w:sz w:val="28"/>
      <w:szCs w:val="26"/>
    </w:rPr>
  </w:style>
  <w:style w:type="character" w:styleId="Emphasis">
    <w:name w:val="Emphasis"/>
    <w:basedOn w:val="DefaultParagraphFont"/>
    <w:uiPriority w:val="20"/>
    <w:qFormat/>
    <w:rsid w:val="00BC6904"/>
    <w:rPr>
      <w:rFonts w:ascii="Arial" w:hAnsi="Arial"/>
      <w:b/>
      <w:i w:val="0"/>
      <w:iCs/>
      <w:color w:val="361E54"/>
      <w:sz w:val="24"/>
    </w:rPr>
  </w:style>
  <w:style w:type="character" w:styleId="IntenseEmphasis">
    <w:name w:val="Intense Emphasis"/>
    <w:basedOn w:val="DefaultParagraphFont"/>
    <w:uiPriority w:val="21"/>
    <w:qFormat/>
    <w:rsid w:val="00BC6904"/>
    <w:rPr>
      <w:i/>
      <w:iCs/>
      <w:color w:val="4472C4" w:themeColor="accent1"/>
    </w:rPr>
  </w:style>
  <w:style w:type="character" w:styleId="Strong">
    <w:name w:val="Strong"/>
    <w:aliases w:val="Icon text"/>
    <w:basedOn w:val="DefaultParagraphFont"/>
    <w:uiPriority w:val="22"/>
    <w:qFormat/>
    <w:rsid w:val="00BE1A0F"/>
    <w:rPr>
      <w:rFonts w:ascii="Arial" w:hAnsi="Arial"/>
      <w:b/>
      <w:bCs/>
      <w:color w:val="361E54"/>
      <w:sz w:val="32"/>
    </w:rPr>
  </w:style>
  <w:style w:type="character" w:styleId="Hyperlink">
    <w:name w:val="Hyperlink"/>
    <w:basedOn w:val="DefaultParagraphFont"/>
    <w:uiPriority w:val="99"/>
    <w:unhideWhenUsed/>
    <w:rsid w:val="00B97A19"/>
    <w:rPr>
      <w:color w:val="0000FF"/>
      <w:u w:val="single"/>
    </w:rPr>
  </w:style>
  <w:style w:type="character" w:styleId="UnresolvedMention">
    <w:name w:val="Unresolved Mention"/>
    <w:basedOn w:val="DefaultParagraphFont"/>
    <w:uiPriority w:val="99"/>
    <w:semiHidden/>
    <w:unhideWhenUsed/>
    <w:rsid w:val="00317C98"/>
    <w:rPr>
      <w:color w:val="605E5C"/>
      <w:shd w:val="clear" w:color="auto" w:fill="E1DFDD"/>
    </w:rPr>
  </w:style>
  <w:style w:type="paragraph" w:styleId="Subtitle">
    <w:name w:val="Subtitle"/>
    <w:basedOn w:val="Normal"/>
    <w:link w:val="SubtitleChar"/>
    <w:uiPriority w:val="4"/>
    <w:qFormat/>
    <w:rsid w:val="00906939"/>
    <w:pPr>
      <w:spacing w:after="0" w:line="276" w:lineRule="auto"/>
      <w:contextualSpacing/>
    </w:pPr>
    <w:rPr>
      <w:rFonts w:asciiTheme="minorHAnsi" w:eastAsia="Times New Roman" w:hAnsiTheme="minorHAnsi" w:cs="Times New Roman"/>
      <w:b/>
      <w:color w:val="FFFFFF" w:themeColor="background1"/>
      <w:sz w:val="72"/>
      <w:szCs w:val="22"/>
      <w:lang w:val="en-US"/>
    </w:rPr>
  </w:style>
  <w:style w:type="character" w:customStyle="1" w:styleId="SubtitleChar">
    <w:name w:val="Subtitle Char"/>
    <w:basedOn w:val="DefaultParagraphFont"/>
    <w:link w:val="Subtitle"/>
    <w:uiPriority w:val="4"/>
    <w:rsid w:val="00906939"/>
    <w:rPr>
      <w:rFonts w:asciiTheme="minorHAnsi" w:eastAsia="Times New Roman" w:hAnsiTheme="minorHAnsi" w:cs="Times New Roman"/>
      <w:b/>
      <w:color w:val="FFFFFF" w:themeColor="background1"/>
      <w:sz w:val="72"/>
      <w:szCs w:val="22"/>
      <w:lang w:val="en-US"/>
    </w:rPr>
  </w:style>
  <w:style w:type="paragraph" w:customStyle="1" w:styleId="BB-SLevel1Legal">
    <w:name w:val="BB-SLevel1(Legal)"/>
    <w:next w:val="Normal"/>
    <w:uiPriority w:val="14"/>
    <w:rsid w:val="00B2142B"/>
    <w:pPr>
      <w:spacing w:after="240" w:line="240" w:lineRule="auto"/>
      <w:jc w:val="both"/>
    </w:pPr>
    <w:rPr>
      <w:sz w:val="20"/>
      <w:szCs w:val="20"/>
    </w:rPr>
  </w:style>
  <w:style w:type="paragraph" w:customStyle="1" w:styleId="BB-SLevel2Legal">
    <w:name w:val="BB-SLevel2(Legal)"/>
    <w:next w:val="Normal"/>
    <w:uiPriority w:val="15"/>
    <w:rsid w:val="00B2142B"/>
    <w:pPr>
      <w:spacing w:after="240" w:line="240" w:lineRule="auto"/>
      <w:jc w:val="both"/>
    </w:pPr>
    <w:rPr>
      <w:sz w:val="20"/>
      <w:szCs w:val="20"/>
    </w:rPr>
  </w:style>
  <w:style w:type="paragraph" w:customStyle="1" w:styleId="BB-SLevel3Legal">
    <w:name w:val="BB-SLevel3(Legal)"/>
    <w:next w:val="Normal"/>
    <w:uiPriority w:val="16"/>
    <w:rsid w:val="00B2142B"/>
    <w:pPr>
      <w:spacing w:after="240" w:line="240" w:lineRule="auto"/>
      <w:jc w:val="both"/>
    </w:pPr>
    <w:rPr>
      <w:sz w:val="20"/>
      <w:szCs w:val="20"/>
    </w:rPr>
  </w:style>
  <w:style w:type="paragraph" w:customStyle="1" w:styleId="BB-SLevel4Legal">
    <w:name w:val="BB-SLevel4(Legal)"/>
    <w:next w:val="Normal"/>
    <w:uiPriority w:val="17"/>
    <w:rsid w:val="00B2142B"/>
    <w:pPr>
      <w:spacing w:after="240" w:line="240" w:lineRule="auto"/>
      <w:jc w:val="both"/>
    </w:pPr>
    <w:rPr>
      <w:sz w:val="20"/>
      <w:szCs w:val="20"/>
    </w:rPr>
  </w:style>
  <w:style w:type="paragraph" w:customStyle="1" w:styleId="BB-SLevel5Legal">
    <w:name w:val="BB-SLevel5(Legal)"/>
    <w:next w:val="Normal"/>
    <w:uiPriority w:val="18"/>
    <w:rsid w:val="00B2142B"/>
    <w:pPr>
      <w:spacing w:after="240" w:line="240" w:lineRule="auto"/>
      <w:jc w:val="both"/>
    </w:pPr>
    <w:rPr>
      <w:sz w:val="20"/>
      <w:szCs w:val="20"/>
    </w:rPr>
  </w:style>
  <w:style w:type="paragraph" w:customStyle="1" w:styleId="BB-SHeadingLegal">
    <w:name w:val="BB-SHeading(Legal)"/>
    <w:next w:val="BB-Normal"/>
    <w:uiPriority w:val="11"/>
    <w:rsid w:val="00B2142B"/>
    <w:pPr>
      <w:pageBreakBefore/>
      <w:spacing w:after="240" w:line="240" w:lineRule="auto"/>
      <w:jc w:val="center"/>
    </w:pPr>
    <w:rPr>
      <w:b/>
      <w:caps/>
      <w:sz w:val="20"/>
      <w:szCs w:val="20"/>
    </w:rPr>
  </w:style>
  <w:style w:type="paragraph" w:customStyle="1" w:styleId="BB-PartHeadingLegal">
    <w:name w:val="BB-PartHeading(Legal)"/>
    <w:next w:val="BB-Normal"/>
    <w:uiPriority w:val="12"/>
    <w:rsid w:val="00B2142B"/>
    <w:pPr>
      <w:spacing w:after="240" w:line="240" w:lineRule="auto"/>
      <w:jc w:val="center"/>
    </w:pPr>
    <w:rPr>
      <w:b/>
      <w:sz w:val="20"/>
      <w:szCs w:val="20"/>
    </w:rPr>
  </w:style>
  <w:style w:type="paragraph" w:customStyle="1" w:styleId="BB-AppendixHeadingLegal">
    <w:name w:val="BB-AppendixHeading(Legal)"/>
    <w:next w:val="BB-Normal"/>
    <w:uiPriority w:val="13"/>
    <w:rsid w:val="00B2142B"/>
    <w:pPr>
      <w:pageBreakBefore/>
      <w:spacing w:after="240" w:line="240" w:lineRule="auto"/>
      <w:jc w:val="center"/>
    </w:pPr>
    <w:rPr>
      <w:b/>
      <w:caps/>
      <w:sz w:val="20"/>
      <w:szCs w:val="20"/>
    </w:rPr>
  </w:style>
  <w:style w:type="paragraph" w:customStyle="1" w:styleId="BB-Normal">
    <w:name w:val="BB-Normal"/>
    <w:rsid w:val="00B2142B"/>
    <w:pPr>
      <w:spacing w:after="0" w:line="240" w:lineRule="auto"/>
      <w:jc w:val="both"/>
    </w:pPr>
    <w:rPr>
      <w:sz w:val="20"/>
      <w:szCs w:val="20"/>
    </w:rPr>
  </w:style>
  <w:style w:type="paragraph" w:customStyle="1" w:styleId="Normal1">
    <w:name w:val="Normal1"/>
    <w:rsid w:val="00B2142B"/>
    <w:pPr>
      <w:spacing w:after="0" w:line="240" w:lineRule="auto"/>
    </w:pPr>
    <w:rPr>
      <w:rFonts w:ascii="Times New Roman" w:eastAsia="Times New Roman" w:hAnsi="Times New Roman" w:cs="Times New Roman"/>
      <w:color w:val="000000"/>
    </w:rPr>
  </w:style>
  <w:style w:type="paragraph" w:styleId="FootnoteText">
    <w:name w:val="footnote text"/>
    <w:basedOn w:val="Normal"/>
    <w:link w:val="FootnoteTextChar"/>
    <w:uiPriority w:val="99"/>
    <w:unhideWhenUsed/>
    <w:rsid w:val="00B2142B"/>
    <w:pPr>
      <w:spacing w:after="0" w:line="240" w:lineRule="auto"/>
    </w:pPr>
    <w:rPr>
      <w:rFonts w:ascii="Times New Roman" w:eastAsia="Times New Roman" w:hAnsi="Times New Roman" w:cs="Times New Roman"/>
      <w:color w:val="000000"/>
    </w:rPr>
  </w:style>
  <w:style w:type="character" w:customStyle="1" w:styleId="FootnoteTextChar">
    <w:name w:val="Footnote Text Char"/>
    <w:basedOn w:val="DefaultParagraphFont"/>
    <w:link w:val="FootnoteText"/>
    <w:uiPriority w:val="99"/>
    <w:rsid w:val="00B2142B"/>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B2142B"/>
    <w:rPr>
      <w:vertAlign w:val="superscript"/>
    </w:rPr>
  </w:style>
  <w:style w:type="table" w:customStyle="1" w:styleId="TableGrid1">
    <w:name w:val="Table Grid1"/>
    <w:basedOn w:val="TableNormal"/>
    <w:next w:val="TableGrid"/>
    <w:uiPriority w:val="59"/>
    <w:rsid w:val="00213F27"/>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26674"/>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4FEA"/>
    <w:pPr>
      <w:autoSpaceDE w:val="0"/>
      <w:autoSpaceDN w:val="0"/>
      <w:adjustRightInd w:val="0"/>
      <w:spacing w:after="0" w:line="240" w:lineRule="auto"/>
    </w:pPr>
    <w:rPr>
      <w:color w:val="000000"/>
    </w:rPr>
  </w:style>
  <w:style w:type="character" w:styleId="PlaceholderText">
    <w:name w:val="Placeholder Text"/>
    <w:basedOn w:val="DefaultParagraphFont"/>
    <w:uiPriority w:val="99"/>
    <w:semiHidden/>
    <w:rsid w:val="006C5D05"/>
    <w:rPr>
      <w:color w:val="808080"/>
    </w:rPr>
  </w:style>
  <w:style w:type="character" w:styleId="FollowedHyperlink">
    <w:name w:val="FollowedHyperlink"/>
    <w:basedOn w:val="DefaultParagraphFont"/>
    <w:uiPriority w:val="99"/>
    <w:semiHidden/>
    <w:unhideWhenUsed/>
    <w:rsid w:val="001722AB"/>
    <w:rPr>
      <w:color w:val="954F72" w:themeColor="followedHyperlink"/>
      <w:u w:val="single"/>
    </w:rPr>
  </w:style>
  <w:style w:type="table" w:customStyle="1" w:styleId="TableGrid0">
    <w:name w:val="TableGrid"/>
    <w:rsid w:val="00C66F4D"/>
    <w:pPr>
      <w:spacing w:after="0" w:line="240" w:lineRule="auto"/>
    </w:pPr>
    <w:rPr>
      <w:rFonts w:asciiTheme="minorHAnsi" w:eastAsiaTheme="minorEastAsia" w:hAnsiTheme="minorHAnsi" w:cstheme="minorBidi"/>
      <w:sz w:val="22"/>
      <w:szCs w:val="22"/>
      <w:lang w:eastAsia="en-GB"/>
    </w:rPr>
    <w:tblPr>
      <w:tblCellMar>
        <w:top w:w="0" w:type="dxa"/>
        <w:left w:w="0" w:type="dxa"/>
        <w:bottom w:w="0" w:type="dxa"/>
        <w:right w:w="0" w:type="dxa"/>
      </w:tblCellMar>
    </w:tblPr>
  </w:style>
  <w:style w:type="character" w:customStyle="1" w:styleId="Heading4Char">
    <w:name w:val="Heading 4 Char"/>
    <w:basedOn w:val="DefaultParagraphFont"/>
    <w:link w:val="Heading4"/>
    <w:uiPriority w:val="9"/>
    <w:semiHidden/>
    <w:rsid w:val="004F0AB6"/>
    <w:rPr>
      <w:rFonts w:asciiTheme="majorHAnsi" w:eastAsiaTheme="majorEastAsia" w:hAnsiTheme="majorHAnsi" w:cstheme="majorBidi"/>
      <w:i/>
      <w:iCs/>
      <w:color w:val="2F5496" w:themeColor="accent1" w:themeShade="BF"/>
    </w:rPr>
  </w:style>
  <w:style w:type="character" w:styleId="Mention">
    <w:name w:val="Mention"/>
    <w:basedOn w:val="DefaultParagraphFont"/>
    <w:uiPriority w:val="99"/>
    <w:unhideWhenUsed/>
    <w:rsid w:val="00A879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6362">
      <w:bodyDiv w:val="1"/>
      <w:marLeft w:val="0"/>
      <w:marRight w:val="0"/>
      <w:marTop w:val="0"/>
      <w:marBottom w:val="0"/>
      <w:divBdr>
        <w:top w:val="none" w:sz="0" w:space="0" w:color="auto"/>
        <w:left w:val="none" w:sz="0" w:space="0" w:color="auto"/>
        <w:bottom w:val="none" w:sz="0" w:space="0" w:color="auto"/>
        <w:right w:val="none" w:sz="0" w:space="0" w:color="auto"/>
      </w:divBdr>
    </w:div>
    <w:div w:id="144012864">
      <w:bodyDiv w:val="1"/>
      <w:marLeft w:val="0"/>
      <w:marRight w:val="0"/>
      <w:marTop w:val="0"/>
      <w:marBottom w:val="0"/>
      <w:divBdr>
        <w:top w:val="none" w:sz="0" w:space="0" w:color="auto"/>
        <w:left w:val="none" w:sz="0" w:space="0" w:color="auto"/>
        <w:bottom w:val="none" w:sz="0" w:space="0" w:color="auto"/>
        <w:right w:val="none" w:sz="0" w:space="0" w:color="auto"/>
      </w:divBdr>
    </w:div>
    <w:div w:id="417406659">
      <w:bodyDiv w:val="1"/>
      <w:marLeft w:val="0"/>
      <w:marRight w:val="0"/>
      <w:marTop w:val="0"/>
      <w:marBottom w:val="0"/>
      <w:divBdr>
        <w:top w:val="none" w:sz="0" w:space="0" w:color="auto"/>
        <w:left w:val="none" w:sz="0" w:space="0" w:color="auto"/>
        <w:bottom w:val="none" w:sz="0" w:space="0" w:color="auto"/>
        <w:right w:val="none" w:sz="0" w:space="0" w:color="auto"/>
      </w:divBdr>
    </w:div>
    <w:div w:id="432362079">
      <w:bodyDiv w:val="1"/>
      <w:marLeft w:val="0"/>
      <w:marRight w:val="0"/>
      <w:marTop w:val="0"/>
      <w:marBottom w:val="0"/>
      <w:divBdr>
        <w:top w:val="none" w:sz="0" w:space="0" w:color="auto"/>
        <w:left w:val="none" w:sz="0" w:space="0" w:color="auto"/>
        <w:bottom w:val="none" w:sz="0" w:space="0" w:color="auto"/>
        <w:right w:val="none" w:sz="0" w:space="0" w:color="auto"/>
      </w:divBdr>
    </w:div>
    <w:div w:id="588316816">
      <w:bodyDiv w:val="1"/>
      <w:marLeft w:val="0"/>
      <w:marRight w:val="0"/>
      <w:marTop w:val="0"/>
      <w:marBottom w:val="0"/>
      <w:divBdr>
        <w:top w:val="none" w:sz="0" w:space="0" w:color="auto"/>
        <w:left w:val="none" w:sz="0" w:space="0" w:color="auto"/>
        <w:bottom w:val="none" w:sz="0" w:space="0" w:color="auto"/>
        <w:right w:val="none" w:sz="0" w:space="0" w:color="auto"/>
      </w:divBdr>
    </w:div>
    <w:div w:id="673387089">
      <w:bodyDiv w:val="1"/>
      <w:marLeft w:val="0"/>
      <w:marRight w:val="0"/>
      <w:marTop w:val="0"/>
      <w:marBottom w:val="0"/>
      <w:divBdr>
        <w:top w:val="none" w:sz="0" w:space="0" w:color="auto"/>
        <w:left w:val="none" w:sz="0" w:space="0" w:color="auto"/>
        <w:bottom w:val="none" w:sz="0" w:space="0" w:color="auto"/>
        <w:right w:val="none" w:sz="0" w:space="0" w:color="auto"/>
      </w:divBdr>
    </w:div>
    <w:div w:id="679553366">
      <w:bodyDiv w:val="1"/>
      <w:marLeft w:val="0"/>
      <w:marRight w:val="0"/>
      <w:marTop w:val="0"/>
      <w:marBottom w:val="0"/>
      <w:divBdr>
        <w:top w:val="none" w:sz="0" w:space="0" w:color="auto"/>
        <w:left w:val="none" w:sz="0" w:space="0" w:color="auto"/>
        <w:bottom w:val="none" w:sz="0" w:space="0" w:color="auto"/>
        <w:right w:val="none" w:sz="0" w:space="0" w:color="auto"/>
      </w:divBdr>
    </w:div>
    <w:div w:id="689068772">
      <w:bodyDiv w:val="1"/>
      <w:marLeft w:val="0"/>
      <w:marRight w:val="0"/>
      <w:marTop w:val="0"/>
      <w:marBottom w:val="0"/>
      <w:divBdr>
        <w:top w:val="none" w:sz="0" w:space="0" w:color="auto"/>
        <w:left w:val="none" w:sz="0" w:space="0" w:color="auto"/>
        <w:bottom w:val="none" w:sz="0" w:space="0" w:color="auto"/>
        <w:right w:val="none" w:sz="0" w:space="0" w:color="auto"/>
      </w:divBdr>
    </w:div>
    <w:div w:id="731074861">
      <w:bodyDiv w:val="1"/>
      <w:marLeft w:val="0"/>
      <w:marRight w:val="0"/>
      <w:marTop w:val="0"/>
      <w:marBottom w:val="0"/>
      <w:divBdr>
        <w:top w:val="none" w:sz="0" w:space="0" w:color="auto"/>
        <w:left w:val="none" w:sz="0" w:space="0" w:color="auto"/>
        <w:bottom w:val="none" w:sz="0" w:space="0" w:color="auto"/>
        <w:right w:val="none" w:sz="0" w:space="0" w:color="auto"/>
      </w:divBdr>
    </w:div>
    <w:div w:id="804542954">
      <w:bodyDiv w:val="1"/>
      <w:marLeft w:val="0"/>
      <w:marRight w:val="0"/>
      <w:marTop w:val="0"/>
      <w:marBottom w:val="0"/>
      <w:divBdr>
        <w:top w:val="none" w:sz="0" w:space="0" w:color="auto"/>
        <w:left w:val="none" w:sz="0" w:space="0" w:color="auto"/>
        <w:bottom w:val="none" w:sz="0" w:space="0" w:color="auto"/>
        <w:right w:val="none" w:sz="0" w:space="0" w:color="auto"/>
      </w:divBdr>
    </w:div>
    <w:div w:id="878324351">
      <w:bodyDiv w:val="1"/>
      <w:marLeft w:val="0"/>
      <w:marRight w:val="0"/>
      <w:marTop w:val="0"/>
      <w:marBottom w:val="0"/>
      <w:divBdr>
        <w:top w:val="none" w:sz="0" w:space="0" w:color="auto"/>
        <w:left w:val="none" w:sz="0" w:space="0" w:color="auto"/>
        <w:bottom w:val="none" w:sz="0" w:space="0" w:color="auto"/>
        <w:right w:val="none" w:sz="0" w:space="0" w:color="auto"/>
      </w:divBdr>
    </w:div>
    <w:div w:id="981428050">
      <w:bodyDiv w:val="1"/>
      <w:marLeft w:val="0"/>
      <w:marRight w:val="0"/>
      <w:marTop w:val="0"/>
      <w:marBottom w:val="0"/>
      <w:divBdr>
        <w:top w:val="none" w:sz="0" w:space="0" w:color="auto"/>
        <w:left w:val="none" w:sz="0" w:space="0" w:color="auto"/>
        <w:bottom w:val="none" w:sz="0" w:space="0" w:color="auto"/>
        <w:right w:val="none" w:sz="0" w:space="0" w:color="auto"/>
      </w:divBdr>
    </w:div>
    <w:div w:id="1039284713">
      <w:bodyDiv w:val="1"/>
      <w:marLeft w:val="0"/>
      <w:marRight w:val="0"/>
      <w:marTop w:val="0"/>
      <w:marBottom w:val="0"/>
      <w:divBdr>
        <w:top w:val="none" w:sz="0" w:space="0" w:color="auto"/>
        <w:left w:val="none" w:sz="0" w:space="0" w:color="auto"/>
        <w:bottom w:val="none" w:sz="0" w:space="0" w:color="auto"/>
        <w:right w:val="none" w:sz="0" w:space="0" w:color="auto"/>
      </w:divBdr>
    </w:div>
    <w:div w:id="1100371503">
      <w:bodyDiv w:val="1"/>
      <w:marLeft w:val="0"/>
      <w:marRight w:val="0"/>
      <w:marTop w:val="0"/>
      <w:marBottom w:val="0"/>
      <w:divBdr>
        <w:top w:val="none" w:sz="0" w:space="0" w:color="auto"/>
        <w:left w:val="none" w:sz="0" w:space="0" w:color="auto"/>
        <w:bottom w:val="none" w:sz="0" w:space="0" w:color="auto"/>
        <w:right w:val="none" w:sz="0" w:space="0" w:color="auto"/>
      </w:divBdr>
    </w:div>
    <w:div w:id="1168404914">
      <w:bodyDiv w:val="1"/>
      <w:marLeft w:val="0"/>
      <w:marRight w:val="0"/>
      <w:marTop w:val="0"/>
      <w:marBottom w:val="0"/>
      <w:divBdr>
        <w:top w:val="none" w:sz="0" w:space="0" w:color="auto"/>
        <w:left w:val="none" w:sz="0" w:space="0" w:color="auto"/>
        <w:bottom w:val="none" w:sz="0" w:space="0" w:color="auto"/>
        <w:right w:val="none" w:sz="0" w:space="0" w:color="auto"/>
      </w:divBdr>
    </w:div>
    <w:div w:id="167595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www.hse.gov.uk/pubns/hse39.pdf"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assets.publishing.service.gov.uk/media/67c19349750837d7604dbcd6/Debarment_List_revised.pdf" TargetMode="External"/><Relationship Id="rId2" Type="http://schemas.openxmlformats.org/officeDocument/2006/relationships/customXml" Target="../customXml/item2.xml"/><Relationship Id="rId16" Type="http://schemas.openxmlformats.org/officeDocument/2006/relationships/hyperlink" Target="http://www.find-tender.service.gov.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find-tender.service.gov.u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find-tender"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T:\Procurements\Rob%20-%20DN781913%20-%20Jet%20Washing%20Framework%202025-2029\08%20ITT\ITT%20-%20PA23%20-%20Tender%20Response%20Part%20A%20-%20Procurement%20Specific%20Questionnaire%20(TEM011)%20v3.00%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utstanding xmlns="2f6d206d-7eb1-47f5-8cbe-f9f3e1783826">false</Outstanding>
    <lcf76f155ced4ddcb4097134ff3c332f xmlns="2f6d206d-7eb1-47f5-8cbe-f9f3e1783826">
      <Terms xmlns="http://schemas.microsoft.com/office/infopath/2007/PartnerControls"/>
    </lcf76f155ced4ddcb4097134ff3c332f>
    <TaxCatchAll xmlns="0089bf02-77d9-4c03-82c7-2cb6a32e4a7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0EF3ED9A0E6448B5F5363F0ADD7EFC" ma:contentTypeVersion="23" ma:contentTypeDescription="Create a new document." ma:contentTypeScope="" ma:versionID="c4b4464c1b996661b30724280ad8a981">
  <xsd:schema xmlns:xsd="http://www.w3.org/2001/XMLSchema" xmlns:xs="http://www.w3.org/2001/XMLSchema" xmlns:p="http://schemas.microsoft.com/office/2006/metadata/properties" xmlns:ns2="2f6d206d-7eb1-47f5-8cbe-f9f3e1783826" xmlns:ns3="0089bf02-77d9-4c03-82c7-2cb6a32e4a76" targetNamespace="http://schemas.microsoft.com/office/2006/metadata/properties" ma:root="true" ma:fieldsID="e06892c771e95000b810a3985f3b7988" ns2:_="" ns3:_="">
    <xsd:import namespace="2f6d206d-7eb1-47f5-8cbe-f9f3e1783826"/>
    <xsd:import namespace="0089bf02-77d9-4c03-82c7-2cb6a32e4a76"/>
    <xsd:element name="properties">
      <xsd:complexType>
        <xsd:sequence>
          <xsd:element name="documentManagement">
            <xsd:complexType>
              <xsd:all>
                <xsd:element ref="ns2:Outstanding"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d206d-7eb1-47f5-8cbe-f9f3e1783826" elementFormDefault="qualified">
    <xsd:import namespace="http://schemas.microsoft.com/office/2006/documentManagement/types"/>
    <xsd:import namespace="http://schemas.microsoft.com/office/infopath/2007/PartnerControls"/>
    <xsd:element name="Outstanding" ma:index="2" nillable="true" ma:displayName="Outstanding" ma:default="0" ma:description="Yes/No is the PDR outstanding" ma:format="Dropdown" ma:internalName="Outstanding" ma:readOnly="false">
      <xsd:simpleType>
        <xsd:restriction base="dms:Boolea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hidden="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1826e102-17ac-411e-95af-e6d3aa9f632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089bf02-77d9-4c03-82c7-2cb6a32e4a76" elementFormDefault="qualified">
    <xsd:import namespace="http://schemas.microsoft.com/office/2006/documentManagement/types"/>
    <xsd:import namespace="http://schemas.microsoft.com/office/infopath/2007/PartnerControls"/>
    <xsd:element name="SharedWithUsers" ma:index="1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hidden="true" ma:internalName="SharedWithDetails" ma:readOnly="true">
      <xsd:simpleType>
        <xsd:restriction base="dms:Note"/>
      </xsd:simpleType>
    </xsd:element>
    <xsd:element name="TaxCatchAll" ma:index="26" nillable="true" ma:displayName="Taxonomy Catch All Column" ma:hidden="true" ma:list="{0e01ed08-2872-4f9e-961a-e3c3b7f0dee4}" ma:internalName="TaxCatchAll" ma:showField="CatchAllData" ma:web="0089bf02-77d9-4c03-82c7-2cb6a32e4a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D4BBF-5786-4091-956B-FF8B7D3F9CE5}">
  <ds:schemaRefs>
    <ds:schemaRef ds:uri="http://purl.org/dc/dcmitype/"/>
    <ds:schemaRef ds:uri="0089bf02-77d9-4c03-82c7-2cb6a32e4a76"/>
    <ds:schemaRef ds:uri="http://purl.org/dc/terms/"/>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2f6d206d-7eb1-47f5-8cbe-f9f3e1783826"/>
    <ds:schemaRef ds:uri="http://schemas.microsoft.com/office/2006/metadata/properties"/>
  </ds:schemaRefs>
</ds:datastoreItem>
</file>

<file path=customXml/itemProps2.xml><?xml version="1.0" encoding="utf-8"?>
<ds:datastoreItem xmlns:ds="http://schemas.openxmlformats.org/officeDocument/2006/customXml" ds:itemID="{A7199ED5-0D4B-402C-B746-FD045E7C9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d206d-7eb1-47f5-8cbe-f9f3e1783826"/>
    <ds:schemaRef ds:uri="0089bf02-77d9-4c03-82c7-2cb6a32e4a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FE3038-1761-4271-8FAE-3780E565894F}">
  <ds:schemaRefs>
    <ds:schemaRef ds:uri="http://schemas.microsoft.com/sharepoint/v3/contenttype/forms"/>
  </ds:schemaRefs>
</ds:datastoreItem>
</file>

<file path=customXml/itemProps4.xml><?xml version="1.0" encoding="utf-8"?>
<ds:datastoreItem xmlns:ds="http://schemas.openxmlformats.org/officeDocument/2006/customXml" ds:itemID="{5400E280-CFF3-476F-B3C1-D5C449E7A9E5}">
  <ds:schemaRefs>
    <ds:schemaRef ds:uri="http://schemas.openxmlformats.org/officeDocument/2006/bibliography"/>
  </ds:schemaRefs>
</ds:datastoreItem>
</file>

<file path=docMetadata/LabelInfo.xml><?xml version="1.0" encoding="utf-8"?>
<clbl:labelList xmlns:clbl="http://schemas.microsoft.com/office/2020/mipLabelMetadata">
  <clbl:label id="{c9463313-35e1-40e4-944a-dd798ec9e488}" enabled="0" method="" siteId="{c9463313-35e1-40e4-944a-dd798ec9e488}" removed="1"/>
</clbl:labelList>
</file>

<file path=docProps/app.xml><?xml version="1.0" encoding="utf-8"?>
<Properties xmlns="http://schemas.openxmlformats.org/officeDocument/2006/extended-properties" xmlns:vt="http://schemas.openxmlformats.org/officeDocument/2006/docPropsVTypes">
  <Template>ITT - PA23 - Tender Response Part A - Procurement Specific Questionnaire (TEM011) v3.00 (2)</Template>
  <TotalTime>34</TotalTime>
  <Pages>14</Pages>
  <Words>2688</Words>
  <Characters>15322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&lt;Insert Brief Procurement Title&gt;</vt:lpstr>
    </vt:vector>
  </TitlesOfParts>
  <Company/>
  <LinksUpToDate>false</LinksUpToDate>
  <CharactersWithSpaces>17975</CharactersWithSpaces>
  <SharedDoc>false</SharedDoc>
  <HLinks>
    <vt:vector size="18" baseType="variant">
      <vt:variant>
        <vt:i4>5439490</vt:i4>
      </vt:variant>
      <vt:variant>
        <vt:i4>3</vt:i4>
      </vt:variant>
      <vt:variant>
        <vt:i4>0</vt:i4>
      </vt:variant>
      <vt:variant>
        <vt:i4>5</vt:i4>
      </vt:variant>
      <vt:variant>
        <vt:lpwstr>http://www.hse.gov.uk/pubns/hse39.pdf</vt:lpwstr>
      </vt:variant>
      <vt:variant>
        <vt:lpwstr/>
      </vt:variant>
      <vt:variant>
        <vt:i4>3407993</vt:i4>
      </vt:variant>
      <vt:variant>
        <vt:i4>0</vt:i4>
      </vt:variant>
      <vt:variant>
        <vt:i4>0</vt:i4>
      </vt:variant>
      <vt:variant>
        <vt:i4>5</vt:i4>
      </vt:variant>
      <vt:variant>
        <vt:lpwstr>https://www.gov.uk/find-tender</vt:lpwstr>
      </vt:variant>
      <vt:variant>
        <vt:lpwstr/>
      </vt:variant>
      <vt:variant>
        <vt:i4>5308536</vt:i4>
      </vt:variant>
      <vt:variant>
        <vt:i4>0</vt:i4>
      </vt:variant>
      <vt:variant>
        <vt:i4>0</vt:i4>
      </vt:variant>
      <vt:variant>
        <vt:i4>5</vt:i4>
      </vt:variant>
      <vt:variant>
        <vt:lpwstr>mailto:Scott.Phillips@bcpcouncil.gov.uk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&lt;Insert Brief Procurement Title&gt;</dc:title>
  <dc:subject/>
  <dc:creator>Robert Brennan</dc:creator>
  <cp:keywords/>
  <dc:description/>
  <cp:lastModifiedBy>Robert Brennan</cp:lastModifiedBy>
  <cp:revision>7</cp:revision>
  <cp:lastPrinted>2025-07-10T09:31:00Z</cp:lastPrinted>
  <dcterms:created xsi:type="dcterms:W3CDTF">2025-07-10T08:57:00Z</dcterms:created>
  <dcterms:modified xsi:type="dcterms:W3CDTF">2025-07-10T09:32:00Z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0x010100270EF3ED9A0E6448B5F5363F0ADD7EFC</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MediaServiceImageTags">
    <vt:lpwstr/>
  </property>
</Properties>
</file>